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40B1" w:rsidRDefault="007B4BC2">
      <w:pPr>
        <w:pStyle w:val="ad"/>
        <w:tabs>
          <w:tab w:val="right" w:pos="9923"/>
        </w:tabs>
        <w:ind w:right="-7"/>
        <w:rPr>
          <w:rFonts w:cs="Arial"/>
          <w:bCs/>
          <w:i/>
          <w:sz w:val="32"/>
          <w:lang w:val="en-US"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 Meeting #</w:t>
      </w:r>
      <w:r>
        <w:rPr>
          <w:rFonts w:cs="Arial" w:hint="eastAsia"/>
          <w:sz w:val="24"/>
          <w:szCs w:val="24"/>
          <w:lang w:eastAsia="zh-CN"/>
        </w:rPr>
        <w:t>1</w:t>
      </w:r>
      <w:r>
        <w:rPr>
          <w:rFonts w:cs="Arial"/>
          <w:sz w:val="24"/>
          <w:szCs w:val="24"/>
          <w:lang w:eastAsia="zh-CN"/>
        </w:rPr>
        <w:t>10</w:t>
      </w:r>
      <w:r>
        <w:rPr>
          <w:rFonts w:cs="Arial"/>
          <w:bCs/>
          <w:sz w:val="24"/>
        </w:rPr>
        <w:tab/>
      </w:r>
      <w:r>
        <w:rPr>
          <w:rFonts w:cs="Arial"/>
          <w:bCs/>
          <w:sz w:val="24"/>
          <w:lang w:eastAsia="ja-JP"/>
        </w:rPr>
        <w:t>RP-</w:t>
      </w:r>
      <w:r>
        <w:rPr>
          <w:rFonts w:cs="Arial"/>
          <w:bCs/>
          <w:sz w:val="24"/>
          <w:lang w:eastAsia="ja-JP"/>
        </w:rPr>
        <w:t>25</w:t>
      </w:r>
      <w:r>
        <w:rPr>
          <w:rFonts w:cs="Arial" w:hint="eastAsia"/>
          <w:bCs/>
          <w:sz w:val="24"/>
          <w:lang w:val="en-US" w:eastAsia="zh-CN"/>
        </w:rPr>
        <w:t>3196</w:t>
      </w:r>
    </w:p>
    <w:p w:rsidR="005C40B1" w:rsidRDefault="007B4BC2">
      <w:pPr>
        <w:pStyle w:val="CRCoverPage"/>
        <w:rPr>
          <w:b/>
          <w:sz w:val="24"/>
          <w:lang w:eastAsia="zh-CN"/>
        </w:rPr>
      </w:pPr>
      <w:bookmarkStart w:id="2" w:name="_Hlk19781143"/>
      <w:r>
        <w:rPr>
          <w:b/>
          <w:sz w:val="24"/>
          <w:lang w:eastAsia="zh-CN"/>
        </w:rPr>
        <w:t>Baltimore, USA, 8-11, December, 2025</w:t>
      </w:r>
    </w:p>
    <w:bookmarkEnd w:id="0"/>
    <w:bookmarkEnd w:id="2"/>
    <w:p w:rsidR="005C40B1" w:rsidRDefault="005C40B1">
      <w:pPr>
        <w:pStyle w:val="ad"/>
        <w:rPr>
          <w:rFonts w:cs="Arial"/>
          <w:bCs/>
          <w:sz w:val="24"/>
          <w:lang w:eastAsia="ja-JP"/>
        </w:rPr>
      </w:pPr>
    </w:p>
    <w:p w:rsidR="005C40B1" w:rsidRDefault="005C40B1">
      <w:pPr>
        <w:pStyle w:val="ad"/>
        <w:rPr>
          <w:rFonts w:cs="Arial"/>
          <w:bCs/>
          <w:sz w:val="24"/>
          <w:lang w:eastAsia="ja-JP"/>
        </w:rPr>
      </w:pPr>
    </w:p>
    <w:p w:rsidR="005C40B1" w:rsidRDefault="007B4BC2">
      <w:pPr>
        <w:pStyle w:val="af8"/>
        <w:rPr>
          <w:lang w:eastAsia="ja-JP"/>
        </w:rPr>
      </w:pPr>
      <w:r>
        <w:t>Agenda Item:</w:t>
      </w:r>
      <w:r>
        <w:tab/>
        <w:t>8.2.1.</w:t>
      </w:r>
      <w:r>
        <w:rPr>
          <w:rFonts w:hint="eastAsia"/>
          <w:lang w:eastAsia="zh-CN"/>
        </w:rPr>
        <w:t>5</w:t>
      </w:r>
    </w:p>
    <w:p w:rsidR="005C40B1" w:rsidRDefault="007B4BC2">
      <w:pPr>
        <w:pStyle w:val="af8"/>
        <w:rPr>
          <w:lang w:eastAsia="zh-CN"/>
        </w:rPr>
      </w:pPr>
      <w:r>
        <w:t>Source:</w:t>
      </w:r>
      <w:r>
        <w:tab/>
      </w:r>
      <w:r>
        <w:rPr>
          <w:rFonts w:hint="eastAsia"/>
          <w:lang w:eastAsia="zh-CN"/>
        </w:rPr>
        <w:t xml:space="preserve">ZTE </w:t>
      </w:r>
      <w:r>
        <w:rPr>
          <w:lang w:eastAsia="zh-CN"/>
        </w:rPr>
        <w:t>Corporation</w:t>
      </w:r>
      <w:r>
        <w:rPr>
          <w:rFonts w:hint="eastAsia"/>
          <w:lang w:eastAsia="zh-CN"/>
        </w:rPr>
        <w:t>, CAICT, China Unicom, NEC</w:t>
      </w:r>
      <w:r w:rsidR="0018284A">
        <w:rPr>
          <w:lang w:eastAsia="zh-CN"/>
        </w:rPr>
        <w:t>, Jio Platforms Ltd</w:t>
      </w:r>
      <w:bookmarkStart w:id="3" w:name="_GoBack"/>
      <w:bookmarkEnd w:id="3"/>
    </w:p>
    <w:p w:rsidR="005C40B1" w:rsidRDefault="007B4BC2">
      <w:pPr>
        <w:pStyle w:val="af8"/>
        <w:ind w:left="1985" w:hanging="1985"/>
        <w:rPr>
          <w:lang w:eastAsia="zh-CN"/>
        </w:rPr>
      </w:pPr>
      <w:r>
        <w:t>Title:</w:t>
      </w:r>
      <w:r>
        <w:tab/>
      </w:r>
      <w:r>
        <w:rPr>
          <w:lang w:eastAsia="zh-CN"/>
        </w:rPr>
        <w:t>Consideration on 6G AI/ML functional framework</w:t>
      </w:r>
    </w:p>
    <w:p w:rsidR="005C40B1" w:rsidRDefault="007B4BC2">
      <w:pPr>
        <w:pStyle w:val="af8"/>
        <w:rPr>
          <w:lang w:eastAsia="ja-JP"/>
        </w:rPr>
      </w:pPr>
      <w:r>
        <w:t>Document for:</w:t>
      </w:r>
      <w:r>
        <w:tab/>
        <w:t>Discussion &amp; Approval</w:t>
      </w:r>
    </w:p>
    <w:p w:rsidR="005C40B1" w:rsidRDefault="007B4BC2">
      <w:pPr>
        <w:pStyle w:val="1"/>
        <w:numPr>
          <w:ilvl w:val="0"/>
          <w:numId w:val="1"/>
        </w:numPr>
        <w:rPr>
          <w:rFonts w:cs="Arial"/>
        </w:rPr>
      </w:pPr>
      <w:r>
        <w:rPr>
          <w:rFonts w:cs="Arial"/>
        </w:rPr>
        <w:t>Introduction</w:t>
      </w:r>
    </w:p>
    <w:p w:rsidR="005C40B1" w:rsidRDefault="007B4BC2">
      <w:pPr>
        <w:pStyle w:val="1881"/>
        <w:rPr>
          <w:lang w:val="en-US"/>
        </w:rPr>
      </w:pPr>
      <w:r>
        <w:t xml:space="preserve">The </w:t>
      </w:r>
      <w:r>
        <w:t>Study on 6G Radio</w:t>
      </w:r>
      <w:r>
        <w:rPr>
          <w:rFonts w:hint="eastAsia"/>
          <w:lang w:val="en-US"/>
        </w:rPr>
        <w:t xml:space="preserve"> was approved in RP-251881[1],</w:t>
      </w:r>
      <w:r>
        <w:t>following is the objectives of AI/ML for 6G Radio Access Network:</w:t>
      </w:r>
    </w:p>
    <w:bookmarkStart w:id="4" w:name="_Hlk48630882"/>
    <w:p w:rsidR="005C40B1" w:rsidRDefault="007B4BC2">
      <w:pPr>
        <w:pStyle w:val="1881"/>
      </w:pPr>
      <w:r>
        <w:rPr>
          <w:noProof/>
          <w:lang w:val="en-US"/>
        </w:rPr>
        <mc:AlternateContent>
          <mc:Choice Requires="wps">
            <w:drawing>
              <wp:anchor distT="45720" distB="45720" distL="114300" distR="114300" simplePos="0" relativeHeight="251659264" behindDoc="0" locked="0" layoutInCell="1" allowOverlap="1">
                <wp:simplePos x="0" y="0"/>
                <wp:positionH relativeFrom="column">
                  <wp:posOffset>3810</wp:posOffset>
                </wp:positionH>
                <wp:positionV relativeFrom="paragraph">
                  <wp:posOffset>214630</wp:posOffset>
                </wp:positionV>
                <wp:extent cx="6078220" cy="2404745"/>
                <wp:effectExtent l="0" t="0" r="1778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04745"/>
                        </a:xfrm>
                        <a:prstGeom prst="rect">
                          <a:avLst/>
                        </a:prstGeom>
                        <a:solidFill>
                          <a:srgbClr val="FFFFFF"/>
                        </a:solidFill>
                        <a:ln w="9525">
                          <a:solidFill>
                            <a:srgbClr val="000000"/>
                          </a:solidFill>
                          <a:miter lim="800000"/>
                        </a:ln>
                      </wps:spPr>
                      <wps:txbx>
                        <w:txbxContent>
                          <w:p w:rsidR="005C40B1" w:rsidRDefault="007B4BC2">
                            <w:pPr>
                              <w:spacing w:after="120"/>
                              <w:rPr>
                                <w:i/>
                                <w:color w:val="000000" w:themeColor="text1"/>
                              </w:rPr>
                            </w:pPr>
                            <w:r>
                              <w:rPr>
                                <w:i/>
                                <w:color w:val="000000" w:themeColor="text1"/>
                              </w:rPr>
                              <w:t>AI/ML for 6GR and Radio Access Network, leveraging 5G AI/ML framework, as appropriate [See TR38.843] [RAN1, RAN2, RAN3, RAN4]</w:t>
                            </w:r>
                          </w:p>
                          <w:p w:rsidR="005C40B1" w:rsidRDefault="007B4BC2">
                            <w:pPr>
                              <w:pStyle w:val="af9"/>
                              <w:numPr>
                                <w:ilvl w:val="0"/>
                                <w:numId w:val="2"/>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5C40B1" w:rsidRDefault="007B4BC2">
                            <w:pPr>
                              <w:spacing w:after="120"/>
                              <w:ind w:left="720" w:firstLine="720"/>
                              <w:rPr>
                                <w:i/>
                                <w:color w:val="000000" w:themeColor="text1"/>
                              </w:rPr>
                            </w:pPr>
                            <w:r>
                              <w:rPr>
                                <w:i/>
                                <w:color w:val="000000" w:themeColor="text1"/>
                              </w:rPr>
                              <w:t>NOTE: lead WG d</w:t>
                            </w:r>
                            <w:r>
                              <w:rPr>
                                <w:i/>
                                <w:color w:val="000000" w:themeColor="text1"/>
                              </w:rPr>
                              <w:t>epends on the use case.</w:t>
                            </w:r>
                          </w:p>
                          <w:p w:rsidR="005C40B1" w:rsidRDefault="007B4BC2">
                            <w:pPr>
                              <w:pStyle w:val="af9"/>
                              <w:numPr>
                                <w:ilvl w:val="0"/>
                                <w:numId w:val="2"/>
                              </w:numPr>
                              <w:overflowPunct w:val="0"/>
                              <w:autoSpaceDE w:val="0"/>
                              <w:autoSpaceDN w:val="0"/>
                              <w:adjustRightInd w:val="0"/>
                              <w:spacing w:after="120"/>
                              <w:ind w:firstLineChars="0"/>
                              <w:contextualSpacing/>
                              <w:rPr>
                                <w:i/>
                                <w:color w:val="000000" w:themeColor="text1"/>
                                <w:highlight w:val="yellow"/>
                              </w:rPr>
                            </w:pPr>
                            <w:r>
                              <w:rPr>
                                <w:i/>
                                <w:color w:val="000000" w:themeColor="text1"/>
                                <w:highlight w:val="yellow"/>
                              </w:rPr>
                              <w:t>AI/ML framework: Extensible AI/ML enablers based on the identified Use Case(s), including</w:t>
                            </w:r>
                          </w:p>
                          <w:p w:rsidR="005C40B1" w:rsidRDefault="007B4BC2">
                            <w:pPr>
                              <w:pStyle w:val="af9"/>
                              <w:numPr>
                                <w:ilvl w:val="1"/>
                                <w:numId w:val="3"/>
                              </w:numPr>
                              <w:overflowPunct w:val="0"/>
                              <w:autoSpaceDE w:val="0"/>
                              <w:autoSpaceDN w:val="0"/>
                              <w:adjustRightInd w:val="0"/>
                              <w:spacing w:after="120"/>
                              <w:ind w:left="1985" w:firstLineChars="0" w:hanging="185"/>
                              <w:contextualSpacing/>
                              <w:rPr>
                                <w:i/>
                                <w:color w:val="000000" w:themeColor="text1"/>
                                <w:highlight w:val="yellow"/>
                              </w:rPr>
                            </w:pPr>
                            <w:r>
                              <w:rPr>
                                <w:i/>
                                <w:color w:val="000000" w:themeColor="text1"/>
                                <w:highlight w:val="yellow"/>
                              </w:rPr>
                              <w:t>LCM procedures [RAN</w:t>
                            </w:r>
                            <w:r>
                              <w:rPr>
                                <w:i/>
                                <w:color w:val="000000" w:themeColor="text1"/>
                                <w:highlight w:val="yellow"/>
                                <w:lang w:eastAsia="ja-JP"/>
                              </w:rPr>
                              <w:t>2</w:t>
                            </w:r>
                            <w:r>
                              <w:rPr>
                                <w:i/>
                                <w:color w:val="000000" w:themeColor="text1"/>
                                <w:highlight w:val="yellow"/>
                              </w:rPr>
                              <w:t>, RAN</w:t>
                            </w:r>
                            <w:r>
                              <w:rPr>
                                <w:i/>
                                <w:color w:val="000000" w:themeColor="text1"/>
                                <w:highlight w:val="yellow"/>
                                <w:lang w:eastAsia="ja-JP"/>
                              </w:rPr>
                              <w:t>1</w:t>
                            </w:r>
                            <w:r>
                              <w:rPr>
                                <w:i/>
                                <w:color w:val="000000" w:themeColor="text1"/>
                                <w:highlight w:val="yellow"/>
                              </w:rPr>
                              <w:t>, RAN3, RAN4]</w:t>
                            </w:r>
                          </w:p>
                          <w:p w:rsidR="005C40B1" w:rsidRDefault="007B4BC2">
                            <w:pPr>
                              <w:pStyle w:val="af9"/>
                              <w:numPr>
                                <w:ilvl w:val="1"/>
                                <w:numId w:val="3"/>
                              </w:numPr>
                              <w:overflowPunct w:val="0"/>
                              <w:autoSpaceDE w:val="0"/>
                              <w:autoSpaceDN w:val="0"/>
                              <w:adjustRightInd w:val="0"/>
                              <w:spacing w:after="120"/>
                              <w:ind w:left="1985" w:firstLineChars="0" w:hanging="185"/>
                              <w:contextualSpacing/>
                              <w:rPr>
                                <w:i/>
                                <w:color w:val="000000" w:themeColor="text1"/>
                                <w:highlight w:val="yellow"/>
                              </w:rPr>
                            </w:pPr>
                            <w:r>
                              <w:rPr>
                                <w:i/>
                                <w:color w:val="000000" w:themeColor="text1"/>
                                <w:highlight w:val="yellow"/>
                              </w:rPr>
                              <w:t>Data collection and data management, in coordination with SA WGs</w:t>
                            </w:r>
                            <w:r>
                              <w:rPr>
                                <w:i/>
                                <w:color w:val="000000" w:themeColor="text1"/>
                                <w:highlight w:val="yellow"/>
                                <w:lang w:eastAsia="ja-JP"/>
                              </w:rPr>
                              <w:t xml:space="preserve"> </w:t>
                            </w:r>
                            <w:r>
                              <w:rPr>
                                <w:i/>
                                <w:color w:val="000000" w:themeColor="text1"/>
                                <w:highlight w:val="yellow"/>
                              </w:rPr>
                              <w:t>[RAN2, RAN3</w:t>
                            </w:r>
                            <w:r>
                              <w:rPr>
                                <w:i/>
                                <w:color w:val="000000" w:themeColor="text1"/>
                                <w:highlight w:val="yellow"/>
                                <w:lang w:eastAsia="ja-JP"/>
                              </w:rPr>
                              <w:t>, RAN1</w:t>
                            </w:r>
                            <w:r>
                              <w:rPr>
                                <w:i/>
                                <w:color w:val="000000" w:themeColor="text1"/>
                                <w:highlight w:val="yellow"/>
                              </w:rPr>
                              <w:t>]</w:t>
                            </w:r>
                          </w:p>
                          <w:p w:rsidR="005C40B1" w:rsidRDefault="007B4BC2">
                            <w:pPr>
                              <w:spacing w:after="120"/>
                              <w:ind w:leftChars="213" w:left="426"/>
                              <w:rPr>
                                <w:i/>
                                <w:color w:val="000000" w:themeColor="text1"/>
                                <w:lang w:eastAsia="ja-JP"/>
                              </w:rPr>
                            </w:pPr>
                            <w:r>
                              <w:rPr>
                                <w:i/>
                                <w:color w:val="000000" w:themeColor="text1"/>
                                <w:lang w:eastAsia="ja-JP"/>
                              </w:rPr>
                              <w:t>Note: NW for AI is</w:t>
                            </w:r>
                            <w:r>
                              <w:rPr>
                                <w:i/>
                                <w:color w:val="000000" w:themeColor="text1"/>
                                <w:lang w:eastAsia="ja-JP"/>
                              </w:rPr>
                              <w:t xml:space="preserve"> assumed to be covered by new services</w:t>
                            </w:r>
                          </w:p>
                          <w:p w:rsidR="005C40B1" w:rsidRDefault="007B4BC2">
                            <w:pPr>
                              <w:spacing w:after="120"/>
                              <w:ind w:leftChars="213" w:left="426"/>
                              <w:rPr>
                                <w:i/>
                                <w:color w:val="000000" w:themeColor="text1"/>
                                <w:lang w:eastAsia="ja-JP"/>
                              </w:rPr>
                            </w:pPr>
                            <w:r>
                              <w:rPr>
                                <w:i/>
                                <w:color w:val="000000" w:themeColor="text1"/>
                              </w:rPr>
                              <w:t>6GR and RAN design shall ensure that the 6G System can also operate without AI/ML</w:t>
                            </w:r>
                          </w:p>
                          <w:p w:rsidR="005C40B1" w:rsidRDefault="005C40B1"/>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_x0000_s1026" o:spid="_x0000_s1026" o:spt="202" type="#_x0000_t202" style="position:absolute;left:0pt;margin-left:0.3pt;margin-top:16.9pt;height:189.35pt;width:478.6pt;mso-wrap-distance-bottom:3.6pt;mso-wrap-distance-left:9pt;mso-wrap-distance-right:9pt;mso-wrap-distance-top:3.6pt;z-index:251659264;mso-width-relative:page;mso-height-relative:page;" fillcolor="#FFFFFF" filled="t" stroked="t" coordsize="21600,21600" o:gfxdata="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7t772tcAAAAHAQAADwAAAAAAAAABACAAAAAiAAAAZHJzL2Rv&#10;d25yZXYueG1sUEsBAhQAFAAAAAgAh07iQAde+mA7AgAAfAQAAA4AAAAAAAAAAQAgAAAAJgEAAGRy&#10;cy9lMm9Eb2MueG1sUEsFBgAAAAAGAAYAWQEAANMFAAAAAA==&#10;">
                <v:fill on="t" focussize="0,0"/>
                <v:stroke color="#000000" miterlimit="8" joinstyle="miter"/>
                <v:imagedata o:title=""/>
                <o:lock v:ext="edit" aspectratio="f"/>
                <v:textbox>
                  <w:txbxContent>
                    <w:p>
                      <w:pPr>
                        <w:spacing w:after="120"/>
                        <w:rPr>
                          <w:i/>
                          <w:color w:val="000000" w:themeColor="text1"/>
                          <w14:textFill>
                            <w14:solidFill>
                              <w14:schemeClr w14:val="tx1"/>
                            </w14:solidFill>
                          </w14:textFill>
                        </w:rPr>
                      </w:pPr>
                      <w:r>
                        <w:rPr>
                          <w:i/>
                          <w:color w:val="000000" w:themeColor="text1"/>
                          <w14:textFill>
                            <w14:solidFill>
                              <w14:schemeClr w14:val="tx1"/>
                            </w14:solidFill>
                          </w14:textFill>
                        </w:rPr>
                        <w:t>AI/ML for 6GR and Radio Access Network, leveraging 5G AI/ML framework, as appropriate [See TR38.843] [RAN1, RAN2, RAN3, RAN4]</w:t>
                      </w:r>
                    </w:p>
                    <w:p>
                      <w:pPr>
                        <w:pStyle w:val="115"/>
                        <w:numPr>
                          <w:ilvl w:val="0"/>
                          <w:numId w:val="2"/>
                        </w:numPr>
                        <w:overflowPunct w:val="0"/>
                        <w:autoSpaceDE w:val="0"/>
                        <w:autoSpaceDN w:val="0"/>
                        <w:adjustRightInd w:val="0"/>
                        <w:spacing w:after="120"/>
                        <w:ind w:firstLineChars="0"/>
                        <w:contextualSpacing/>
                        <w:rPr>
                          <w:i/>
                          <w:color w:val="000000" w:themeColor="text1"/>
                          <w14:textFill>
                            <w14:solidFill>
                              <w14:schemeClr w14:val="tx1"/>
                            </w14:solidFill>
                          </w14:textFill>
                        </w:rPr>
                      </w:pPr>
                      <w:r>
                        <w:rPr>
                          <w:i/>
                          <w:color w:val="000000" w:themeColor="text1"/>
                          <w14:textFill>
                            <w14:solidFill>
                              <w14:schemeClr w14:val="tx1"/>
                            </w14:solidFill>
                          </w14:textFill>
                        </w:rPr>
                        <w:t xml:space="preserve">Identify Use Case(s) of interest (either existing or new) with compelling trade-off between e.g., performance, complexity, etc… </w:t>
                      </w:r>
                      <w:r>
                        <w:rPr>
                          <w:i/>
                          <w:color w:val="000000" w:themeColor="text1"/>
                          <w14:textFill>
                            <w14:solidFill>
                              <w14:schemeClr w14:val="tx1"/>
                            </w14:solidFill>
                          </w14:textFill>
                        </w:rPr>
                        <w:br w:type="textWrapping"/>
                      </w:r>
                      <w:r>
                        <w:rPr>
                          <w:i/>
                          <w:color w:val="000000" w:themeColor="text1"/>
                          <w14:textFill>
                            <w14:solidFill>
                              <w14:schemeClr w14:val="tx1"/>
                            </w14:solidFill>
                          </w14:textFill>
                        </w:rPr>
                        <w:t>Coordinated discussion needs to be ensured with related design areas, where needed (e.g., MIMO, Mobility, etc…)</w:t>
                      </w:r>
                    </w:p>
                    <w:p>
                      <w:pPr>
                        <w:spacing w:after="120"/>
                        <w:ind w:left="720" w:firstLine="720"/>
                        <w:rPr>
                          <w:i/>
                          <w:color w:val="000000" w:themeColor="text1"/>
                          <w14:textFill>
                            <w14:solidFill>
                              <w14:schemeClr w14:val="tx1"/>
                            </w14:solidFill>
                          </w14:textFill>
                        </w:rPr>
                      </w:pPr>
                      <w:r>
                        <w:rPr>
                          <w:i/>
                          <w:color w:val="000000" w:themeColor="text1"/>
                          <w14:textFill>
                            <w14:solidFill>
                              <w14:schemeClr w14:val="tx1"/>
                            </w14:solidFill>
                          </w14:textFill>
                        </w:rPr>
                        <w:t>NOTE: lead WG depends on the use case.</w:t>
                      </w:r>
                    </w:p>
                    <w:p>
                      <w:pPr>
                        <w:pStyle w:val="115"/>
                        <w:numPr>
                          <w:ilvl w:val="0"/>
                          <w:numId w:val="2"/>
                        </w:numPr>
                        <w:overflowPunct w:val="0"/>
                        <w:autoSpaceDE w:val="0"/>
                        <w:autoSpaceDN w:val="0"/>
                        <w:adjustRightInd w:val="0"/>
                        <w:spacing w:after="120"/>
                        <w:ind w:firstLineChars="0"/>
                        <w:contextualSpacing/>
                        <w:rPr>
                          <w:i/>
                          <w:color w:val="000000" w:themeColor="text1"/>
                          <w:highlight w:val="yellow"/>
                          <w14:textFill>
                            <w14:solidFill>
                              <w14:schemeClr w14:val="tx1"/>
                            </w14:solidFill>
                          </w14:textFill>
                        </w:rPr>
                      </w:pPr>
                      <w:r>
                        <w:rPr>
                          <w:i/>
                          <w:color w:val="000000" w:themeColor="text1"/>
                          <w:highlight w:val="yellow"/>
                          <w14:textFill>
                            <w14:solidFill>
                              <w14:schemeClr w14:val="tx1"/>
                            </w14:solidFill>
                          </w14:textFill>
                        </w:rPr>
                        <w:t>AI/ML framework: Extensible AI/ML enablers based on the identified Use Case(s), including</w:t>
                      </w:r>
                    </w:p>
                    <w:p>
                      <w:pPr>
                        <w:pStyle w:val="115"/>
                        <w:numPr>
                          <w:ilvl w:val="1"/>
                          <w:numId w:val="3"/>
                        </w:numPr>
                        <w:overflowPunct w:val="0"/>
                        <w:autoSpaceDE w:val="0"/>
                        <w:autoSpaceDN w:val="0"/>
                        <w:adjustRightInd w:val="0"/>
                        <w:spacing w:after="120"/>
                        <w:ind w:left="1985" w:hanging="185" w:firstLineChars="0"/>
                        <w:contextualSpacing/>
                        <w:rPr>
                          <w:i/>
                          <w:color w:val="000000" w:themeColor="text1"/>
                          <w:highlight w:val="yellow"/>
                          <w14:textFill>
                            <w14:solidFill>
                              <w14:schemeClr w14:val="tx1"/>
                            </w14:solidFill>
                          </w14:textFill>
                        </w:rPr>
                      </w:pPr>
                      <w:r>
                        <w:rPr>
                          <w:i/>
                          <w:color w:val="000000" w:themeColor="text1"/>
                          <w:highlight w:val="yellow"/>
                          <w14:textFill>
                            <w14:solidFill>
                              <w14:schemeClr w14:val="tx1"/>
                            </w14:solidFill>
                          </w14:textFill>
                        </w:rPr>
                        <w:t>LCM procedures [RAN</w:t>
                      </w:r>
                      <w:r>
                        <w:rPr>
                          <w:i/>
                          <w:color w:val="000000" w:themeColor="text1"/>
                          <w:highlight w:val="yellow"/>
                          <w:lang w:eastAsia="ja-JP"/>
                          <w14:textFill>
                            <w14:solidFill>
                              <w14:schemeClr w14:val="tx1"/>
                            </w14:solidFill>
                          </w14:textFill>
                        </w:rPr>
                        <w:t>2</w:t>
                      </w:r>
                      <w:r>
                        <w:rPr>
                          <w:i/>
                          <w:color w:val="000000" w:themeColor="text1"/>
                          <w:highlight w:val="yellow"/>
                          <w14:textFill>
                            <w14:solidFill>
                              <w14:schemeClr w14:val="tx1"/>
                            </w14:solidFill>
                          </w14:textFill>
                        </w:rPr>
                        <w:t>, RAN</w:t>
                      </w:r>
                      <w:r>
                        <w:rPr>
                          <w:i/>
                          <w:color w:val="000000" w:themeColor="text1"/>
                          <w:highlight w:val="yellow"/>
                          <w:lang w:eastAsia="ja-JP"/>
                          <w14:textFill>
                            <w14:solidFill>
                              <w14:schemeClr w14:val="tx1"/>
                            </w14:solidFill>
                          </w14:textFill>
                        </w:rPr>
                        <w:t>1</w:t>
                      </w:r>
                      <w:r>
                        <w:rPr>
                          <w:i/>
                          <w:color w:val="000000" w:themeColor="text1"/>
                          <w:highlight w:val="yellow"/>
                          <w14:textFill>
                            <w14:solidFill>
                              <w14:schemeClr w14:val="tx1"/>
                            </w14:solidFill>
                          </w14:textFill>
                        </w:rPr>
                        <w:t>, RAN3, RAN4]</w:t>
                      </w:r>
                    </w:p>
                    <w:p>
                      <w:pPr>
                        <w:pStyle w:val="115"/>
                        <w:numPr>
                          <w:ilvl w:val="1"/>
                          <w:numId w:val="3"/>
                        </w:numPr>
                        <w:overflowPunct w:val="0"/>
                        <w:autoSpaceDE w:val="0"/>
                        <w:autoSpaceDN w:val="0"/>
                        <w:adjustRightInd w:val="0"/>
                        <w:spacing w:after="120"/>
                        <w:ind w:left="1985" w:hanging="185" w:firstLineChars="0"/>
                        <w:contextualSpacing/>
                        <w:rPr>
                          <w:i/>
                          <w:color w:val="000000" w:themeColor="text1"/>
                          <w:highlight w:val="yellow"/>
                          <w14:textFill>
                            <w14:solidFill>
                              <w14:schemeClr w14:val="tx1"/>
                            </w14:solidFill>
                          </w14:textFill>
                        </w:rPr>
                      </w:pPr>
                      <w:r>
                        <w:rPr>
                          <w:i/>
                          <w:color w:val="000000" w:themeColor="text1"/>
                          <w:highlight w:val="yellow"/>
                          <w14:textFill>
                            <w14:solidFill>
                              <w14:schemeClr w14:val="tx1"/>
                            </w14:solidFill>
                          </w14:textFill>
                        </w:rPr>
                        <w:t>Data collection and data management, in coordination with SA WGs</w:t>
                      </w:r>
                      <w:r>
                        <w:rPr>
                          <w:i/>
                          <w:color w:val="000000" w:themeColor="text1"/>
                          <w:highlight w:val="yellow"/>
                          <w:lang w:eastAsia="ja-JP"/>
                          <w14:textFill>
                            <w14:solidFill>
                              <w14:schemeClr w14:val="tx1"/>
                            </w14:solidFill>
                          </w14:textFill>
                        </w:rPr>
                        <w:t xml:space="preserve"> </w:t>
                      </w:r>
                      <w:r>
                        <w:rPr>
                          <w:i/>
                          <w:color w:val="000000" w:themeColor="text1"/>
                          <w:highlight w:val="yellow"/>
                          <w14:textFill>
                            <w14:solidFill>
                              <w14:schemeClr w14:val="tx1"/>
                            </w14:solidFill>
                          </w14:textFill>
                        </w:rPr>
                        <w:t>[RAN2, RAN3</w:t>
                      </w:r>
                      <w:r>
                        <w:rPr>
                          <w:i/>
                          <w:color w:val="000000" w:themeColor="text1"/>
                          <w:highlight w:val="yellow"/>
                          <w:lang w:eastAsia="ja-JP"/>
                          <w14:textFill>
                            <w14:solidFill>
                              <w14:schemeClr w14:val="tx1"/>
                            </w14:solidFill>
                          </w14:textFill>
                        </w:rPr>
                        <w:t>, RAN1</w:t>
                      </w:r>
                      <w:r>
                        <w:rPr>
                          <w:i/>
                          <w:color w:val="000000" w:themeColor="text1"/>
                          <w:highlight w:val="yellow"/>
                          <w14:textFill>
                            <w14:solidFill>
                              <w14:schemeClr w14:val="tx1"/>
                            </w14:solidFill>
                          </w14:textFill>
                        </w:rPr>
                        <w:t>]</w:t>
                      </w:r>
                    </w:p>
                    <w:p>
                      <w:pPr>
                        <w:spacing w:after="120"/>
                        <w:ind w:left="426" w:leftChars="213"/>
                        <w:rPr>
                          <w:i/>
                          <w:color w:val="000000" w:themeColor="text1"/>
                          <w:lang w:eastAsia="ja-JP"/>
                          <w14:textFill>
                            <w14:solidFill>
                              <w14:schemeClr w14:val="tx1"/>
                            </w14:solidFill>
                          </w14:textFill>
                        </w:rPr>
                      </w:pPr>
                      <w:r>
                        <w:rPr>
                          <w:i/>
                          <w:color w:val="000000" w:themeColor="text1"/>
                          <w:lang w:eastAsia="ja-JP"/>
                          <w14:textFill>
                            <w14:solidFill>
                              <w14:schemeClr w14:val="tx1"/>
                            </w14:solidFill>
                          </w14:textFill>
                        </w:rPr>
                        <w:t>Note: NW for AI is assumed to be covered by new services</w:t>
                      </w:r>
                    </w:p>
                    <w:p>
                      <w:pPr>
                        <w:spacing w:after="120"/>
                        <w:ind w:left="426" w:leftChars="213"/>
                        <w:rPr>
                          <w:i/>
                          <w:color w:val="000000" w:themeColor="text1"/>
                          <w:lang w:eastAsia="ja-JP"/>
                          <w14:textFill>
                            <w14:solidFill>
                              <w14:schemeClr w14:val="tx1"/>
                            </w14:solidFill>
                          </w14:textFill>
                        </w:rPr>
                      </w:pPr>
                      <w:r>
                        <w:rPr>
                          <w:i/>
                          <w:color w:val="000000" w:themeColor="text1"/>
                          <w14:textFill>
                            <w14:solidFill>
                              <w14:schemeClr w14:val="tx1"/>
                            </w14:solidFill>
                          </w14:textFill>
                        </w:rPr>
                        <w:t>6GR and RAN design shall ensure that the 6G System can also operate without AI/ML</w:t>
                      </w:r>
                    </w:p>
                    <w:p/>
                  </w:txbxContent>
                </v:textbox>
                <w10:wrap type="square"/>
              </v:shape>
            </w:pict>
          </mc:Fallback>
        </mc:AlternateContent>
      </w:r>
      <w:r>
        <w:t>The functional framework and data collection aspects are led by RAN2 and are currently under discussion there. Meanwhile, RAN3 has als</w:t>
      </w:r>
      <w:r>
        <w:t>o initiated discussions on the high-level principles for 6G AI/ML</w:t>
      </w:r>
      <w:r>
        <w:rPr>
          <w:rFonts w:hint="eastAsia"/>
          <w:lang w:val="en-US"/>
        </w:rPr>
        <w:t xml:space="preserve"> and data collection</w:t>
      </w:r>
      <w:r>
        <w:t xml:space="preserve">. A clear trend for 6G AI/ML is the need for a unified Life-Cycle Management functional </w:t>
      </w:r>
      <w:r>
        <w:rPr>
          <w:rFonts w:hint="eastAsia"/>
        </w:rPr>
        <w:t>fram</w:t>
      </w:r>
      <w:r>
        <w:t xml:space="preserve">ework across all </w:t>
      </w:r>
      <w:r>
        <w:rPr>
          <w:rFonts w:hint="eastAsia"/>
          <w:lang w:val="en-US"/>
        </w:rPr>
        <w:t xml:space="preserve">involved </w:t>
      </w:r>
      <w:r>
        <w:t>working groups.</w:t>
      </w:r>
    </w:p>
    <w:p w:rsidR="005C40B1" w:rsidRDefault="007B4BC2">
      <w:pPr>
        <w:rPr>
          <w:lang w:val="en-US" w:eastAsia="zh-CN"/>
        </w:rPr>
      </w:pPr>
      <w:r>
        <w:rPr>
          <w:lang w:eastAsia="zh-CN"/>
        </w:rPr>
        <w:t xml:space="preserve">Therefore, this discussion paper has </w:t>
      </w:r>
      <w:r>
        <w:rPr>
          <w:lang w:eastAsia="zh-CN"/>
        </w:rPr>
        <w:t>been prepared to explore the functional framework for 6G AI RAN.</w:t>
      </w:r>
    </w:p>
    <w:bookmarkEnd w:id="4"/>
    <w:p w:rsidR="005C40B1" w:rsidRDefault="007B4BC2">
      <w:pPr>
        <w:pStyle w:val="1"/>
      </w:pPr>
      <w:r>
        <w:t>2</w:t>
      </w:r>
      <w:r>
        <w:tab/>
      </w:r>
      <w:r>
        <w:rPr>
          <w:rFonts w:hint="eastAsia"/>
          <w:lang w:eastAsia="zh-CN"/>
        </w:rPr>
        <w:t>Discussion</w:t>
      </w:r>
    </w:p>
    <w:p w:rsidR="005C40B1" w:rsidRDefault="007B4BC2">
      <w:r>
        <w:t xml:space="preserve">According to the SA1 6G use cases and requirements [2], 6G system data denotes the data generated and controlled by the 6G system, e.g., AI/ML data, sensing data, etc. Different </w:t>
      </w:r>
      <w:r>
        <w:t xml:space="preserve">from traditional user traffic data, which is transmitted through the 3GPP system for user-related services, 6G system data should be delivered between data providers and consumers within the 6G system. Here, the data providers and consumers may be the UE, </w:t>
      </w:r>
      <w:r>
        <w:t xml:space="preserve">RAN, CN, </w:t>
      </w:r>
      <w:r>
        <w:rPr>
          <w:rFonts w:hint="eastAsia"/>
          <w:lang w:val="en-US" w:eastAsia="zh-CN"/>
        </w:rPr>
        <w:t xml:space="preserve">third-party application server </w:t>
      </w:r>
      <w:r>
        <w:t>etc.</w:t>
      </w:r>
    </w:p>
    <w:p w:rsidR="005C40B1" w:rsidRDefault="007B4BC2">
      <w:r>
        <w:t xml:space="preserve">As a matter of fact, various data collection methods are available in 5G, e.g., MDT, </w:t>
      </w:r>
      <w:r>
        <w:rPr>
          <w:rFonts w:hint="eastAsia"/>
          <w:lang w:val="en-US" w:eastAsia="zh-CN"/>
        </w:rPr>
        <w:t xml:space="preserve">QoE, </w:t>
      </w:r>
      <w:r>
        <w:t>L3 measurement and report, L1 measurement and report, LPP, etc. The existence of multiple, distinct data collection metho</w:t>
      </w:r>
      <w:r>
        <w:t>ds creates trouble for operators to manage data in a unified and consistent manner. In the 5G-A phase, the data collection mechanism is still under discussion among RAN2, SA2, and SA5. Until now, no consensus has been reached on UE-side data collection, an</w:t>
      </w:r>
      <w:r>
        <w:t>d it will be further discussed in the Rel-20 AI/ML for air interface WI. Therefore, in 6G, a uniform and efficient data collection and transmission mechanism is beneficial to support 6G AI/ML.</w:t>
      </w:r>
    </w:p>
    <w:p w:rsidR="005C40B1" w:rsidRDefault="007B4BC2">
      <w:pPr>
        <w:pStyle w:val="af9"/>
        <w:numPr>
          <w:ilvl w:val="0"/>
          <w:numId w:val="4"/>
        </w:numPr>
        <w:ind w:firstLineChars="0"/>
        <w:rPr>
          <w:b/>
          <w:lang w:eastAsia="zh-CN"/>
        </w:rPr>
      </w:pPr>
      <w:r>
        <w:rPr>
          <w:b/>
          <w:lang w:eastAsia="zh-CN"/>
        </w:rPr>
        <w:t xml:space="preserve">Various data collection </w:t>
      </w:r>
      <w:r>
        <w:rPr>
          <w:rFonts w:hint="eastAsia"/>
          <w:b/>
          <w:lang w:val="en-US" w:eastAsia="zh-CN"/>
        </w:rPr>
        <w:t>standardized methods</w:t>
      </w:r>
      <w:r>
        <w:rPr>
          <w:b/>
          <w:lang w:eastAsia="zh-CN"/>
        </w:rPr>
        <w:t xml:space="preserve"> are available in 5</w:t>
      </w:r>
      <w:r>
        <w:rPr>
          <w:b/>
          <w:lang w:eastAsia="zh-CN"/>
        </w:rPr>
        <w:t>G</w:t>
      </w:r>
      <w:r>
        <w:rPr>
          <w:rFonts w:hint="eastAsia"/>
          <w:b/>
          <w:lang w:val="en-US" w:eastAsia="zh-CN"/>
        </w:rPr>
        <w:t xml:space="preserve">, </w:t>
      </w:r>
      <w:r>
        <w:rPr>
          <w:b/>
          <w:bCs/>
        </w:rPr>
        <w:t xml:space="preserve">e.g., MDT, </w:t>
      </w:r>
      <w:r>
        <w:rPr>
          <w:rFonts w:hint="eastAsia"/>
          <w:b/>
          <w:bCs/>
          <w:lang w:val="en-US" w:eastAsia="zh-CN"/>
        </w:rPr>
        <w:t xml:space="preserve">QoE, </w:t>
      </w:r>
      <w:r>
        <w:rPr>
          <w:b/>
          <w:bCs/>
        </w:rPr>
        <w:t>L3 measurement and report, L1 measurement and report, LPP, etc</w:t>
      </w:r>
      <w:r>
        <w:rPr>
          <w:b/>
          <w:lang w:eastAsia="zh-CN"/>
        </w:rPr>
        <w:t xml:space="preserve">. The distinct data collection methods </w:t>
      </w:r>
      <w:r>
        <w:rPr>
          <w:b/>
          <w:lang w:eastAsia="zh-CN"/>
        </w:rPr>
        <w:lastRenderedPageBreak/>
        <w:t>increase the specification efforts and create trouble for operators to manage data in a unified and consistent manner.</w:t>
      </w:r>
    </w:p>
    <w:p w:rsidR="005C40B1" w:rsidRDefault="007B4BC2">
      <w:pPr>
        <w:pStyle w:val="af9"/>
        <w:numPr>
          <w:ilvl w:val="0"/>
          <w:numId w:val="5"/>
        </w:numPr>
        <w:ind w:firstLineChars="0"/>
        <w:rPr>
          <w:b/>
          <w:lang w:eastAsia="zh-CN"/>
        </w:rPr>
      </w:pPr>
      <w:r>
        <w:rPr>
          <w:rFonts w:hint="eastAsia"/>
          <w:b/>
          <w:lang w:eastAsia="zh-CN"/>
        </w:rPr>
        <w:t>D</w:t>
      </w:r>
      <w:r>
        <w:rPr>
          <w:b/>
          <w:lang w:eastAsia="zh-CN"/>
        </w:rPr>
        <w:t xml:space="preserve">esign a uniform and efficient data collection and transmission mechanism among network entities (e.g., </w:t>
      </w:r>
      <w:r>
        <w:rPr>
          <w:b/>
        </w:rPr>
        <w:t>UE, RAN, CN</w:t>
      </w:r>
      <w:r>
        <w:rPr>
          <w:b/>
          <w:lang w:eastAsia="zh-CN"/>
        </w:rPr>
        <w:t>) in 6G era to support various AI/ML use cases.</w:t>
      </w:r>
    </w:p>
    <w:p w:rsidR="005C40B1" w:rsidRDefault="007B4BC2">
      <w:pPr>
        <w:rPr>
          <w:lang w:val="en-US" w:eastAsia="zh-CN"/>
        </w:rPr>
      </w:pPr>
      <w:r>
        <w:rPr>
          <w:lang w:val="en-US" w:eastAsia="zh-CN"/>
        </w:rPr>
        <w:t>Before determining the data collection mechanism, the functional framework for RAN intelligenc</w:t>
      </w:r>
      <w:r>
        <w:rPr>
          <w:lang w:val="en-US" w:eastAsia="zh-CN"/>
        </w:rPr>
        <w:t>e can be firstly discussed in RAN3 for 6G AI RAN. After we have a clear understanding of the functional process for 6G AI, it will help us better study the data collection mechanism.</w:t>
      </w:r>
    </w:p>
    <w:p w:rsidR="005C40B1" w:rsidRDefault="007B4BC2">
      <w:pPr>
        <w:rPr>
          <w:lang w:eastAsia="zh-CN"/>
        </w:rPr>
      </w:pPr>
      <w:r>
        <w:rPr>
          <w:lang w:eastAsia="zh-CN"/>
        </w:rPr>
        <w:t>The topic "AI/ML for NG-RAN" has been discussed from Rel-17 to the curren</w:t>
      </w:r>
      <w:r>
        <w:rPr>
          <w:lang w:eastAsia="zh-CN"/>
        </w:rPr>
        <w:t>t Rel-20. The functional framework for RAN intelligence (as shown in Figure 1) and AI/ML-assisted use cases have been studied and specified in RAN3. Additionally, other WGs</w:t>
      </w:r>
      <w:r>
        <w:rPr>
          <w:rFonts w:hint="eastAsia"/>
          <w:lang w:eastAsia="zh-CN"/>
        </w:rPr>
        <w:t xml:space="preserve"> </w:t>
      </w:r>
      <w:r>
        <w:rPr>
          <w:lang w:eastAsia="zh-CN"/>
        </w:rPr>
        <w:t>have also introduced AI/ML topics in their discussions, and RAN1 &amp; RAN2 also design</w:t>
      </w:r>
      <w:r>
        <w:rPr>
          <w:lang w:eastAsia="zh-CN"/>
        </w:rPr>
        <w:t>ed its functional framework for RAN intelligence for Air interface (as shown in Figure 2).</w:t>
      </w:r>
      <w:r>
        <w:rPr>
          <w:rFonts w:hint="eastAsia"/>
          <w:lang w:eastAsia="zh-CN"/>
        </w:rPr>
        <w:t xml:space="preserve"> </w:t>
      </w:r>
      <w:bookmarkStart w:id="5" w:name="OLE_LINK3"/>
      <w:bookmarkStart w:id="6" w:name="OLE_LINK4"/>
      <w:r>
        <w:rPr>
          <w:lang w:eastAsia="zh-CN"/>
        </w:rPr>
        <w:t>RAN3 focused more on data transmission between AI/ML functions, while RAN1, in addition to data transmission, also emphasized model management within the LCM.</w:t>
      </w:r>
    </w:p>
    <w:p w:rsidR="005C40B1" w:rsidRDefault="007B4BC2">
      <w:pPr>
        <w:rPr>
          <w:i/>
          <w:iCs/>
          <w:lang w:eastAsia="zh-CN"/>
        </w:rPr>
      </w:pPr>
      <w:r>
        <w:rPr>
          <w:rFonts w:hint="eastAsia"/>
          <w:i/>
          <w:iCs/>
          <w:lang w:eastAsia="zh-CN"/>
        </w:rPr>
        <w:t>Functi</w:t>
      </w:r>
      <w:r>
        <w:rPr>
          <w:rFonts w:hint="eastAsia"/>
          <w:i/>
          <w:iCs/>
          <w:lang w:eastAsia="zh-CN"/>
        </w:rPr>
        <w:t>onal Framework in RAN3:</w:t>
      </w:r>
    </w:p>
    <w:p w:rsidR="005C40B1" w:rsidRDefault="007B4BC2">
      <w:pPr>
        <w:jc w:val="center"/>
      </w:pPr>
      <w:r>
        <w:object w:dxaOrig="8093"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5pt;height:159pt" o:ole="">
            <v:imagedata r:id="rId9" o:title=""/>
          </v:shape>
          <o:OLEObject Type="Embed" ProgID="Visio.Drawing.15" ShapeID="_x0000_i1025" DrawAspect="Content" ObjectID="_1825710520" r:id="rId10"/>
        </w:object>
      </w:r>
    </w:p>
    <w:p w:rsidR="005C40B1" w:rsidRDefault="007B4BC2">
      <w:pPr>
        <w:jc w:val="center"/>
        <w:rPr>
          <w:bCs/>
        </w:rPr>
      </w:pPr>
      <w:r>
        <w:rPr>
          <w:bCs/>
        </w:rPr>
        <w:t>Figure 1. Functional Framework for RAN Intelligence</w:t>
      </w:r>
    </w:p>
    <w:p w:rsidR="005C40B1" w:rsidRDefault="007B4BC2">
      <w:pPr>
        <w:rPr>
          <w:i/>
          <w:iCs/>
          <w:lang w:eastAsia="zh-CN"/>
        </w:rPr>
      </w:pPr>
      <w:r>
        <w:rPr>
          <w:rFonts w:hint="eastAsia"/>
          <w:i/>
          <w:iCs/>
          <w:lang w:eastAsia="zh-CN"/>
        </w:rPr>
        <w:t>Functional Framework in RAN1:</w:t>
      </w:r>
    </w:p>
    <w:p w:rsidR="005C40B1" w:rsidRDefault="007B4BC2">
      <w:pPr>
        <w:jc w:val="center"/>
      </w:pPr>
      <w:r>
        <w:object w:dxaOrig="7898" w:dyaOrig="3375">
          <v:shape id="_x0000_i1026" type="#_x0000_t75" style="width:394.9pt;height:168.75pt" o:ole="">
            <v:imagedata r:id="rId11" o:title=""/>
          </v:shape>
          <o:OLEObject Type="Embed" ProgID="Visio.Drawing.15" ShapeID="_x0000_i1026" DrawAspect="Content" ObjectID="_1825710521" r:id="rId12"/>
        </w:object>
      </w:r>
    </w:p>
    <w:p w:rsidR="005C40B1" w:rsidRDefault="007B4BC2">
      <w:pPr>
        <w:jc w:val="center"/>
      </w:pPr>
      <w:r>
        <w:t>Figure 2. Functional framework for AI/ML for NR Air Interface</w:t>
      </w:r>
    </w:p>
    <w:p w:rsidR="005C40B1" w:rsidRDefault="007B4BC2">
      <w:pPr>
        <w:pStyle w:val="af9"/>
        <w:numPr>
          <w:ilvl w:val="0"/>
          <w:numId w:val="4"/>
        </w:numPr>
        <w:ind w:firstLineChars="0"/>
        <w:rPr>
          <w:b/>
        </w:rPr>
      </w:pPr>
      <w:r>
        <w:rPr>
          <w:b/>
          <w:lang w:eastAsia="zh-CN"/>
        </w:rPr>
        <w:t>During 5G-A phase, different f</w:t>
      </w:r>
      <w:r>
        <w:rPr>
          <w:b/>
          <w:lang w:eastAsia="zh-CN"/>
        </w:rPr>
        <w:t>unctional frameworks for RAN intelligence were depicted across relevant WGs.</w:t>
      </w:r>
    </w:p>
    <w:p w:rsidR="005C40B1" w:rsidRDefault="007B4BC2">
      <w:pPr>
        <w:rPr>
          <w:lang w:eastAsia="zh-CN"/>
        </w:rPr>
      </w:pPr>
      <w:r>
        <w:rPr>
          <w:lang w:eastAsia="zh-CN"/>
        </w:rPr>
        <w:t>For the 6G AI RAN discussions, a unified RAN intelligence functional framework first needs to be agreed upon by</w:t>
      </w:r>
      <w:r>
        <w:rPr>
          <w:rFonts w:hint="eastAsia"/>
          <w:lang w:val="en-US" w:eastAsia="zh-CN"/>
        </w:rPr>
        <w:t xml:space="preserve"> involved</w:t>
      </w:r>
      <w:r>
        <w:rPr>
          <w:lang w:eastAsia="zh-CN"/>
        </w:rPr>
        <w:t xml:space="preserve"> </w:t>
      </w:r>
      <w:r>
        <w:rPr>
          <w:rFonts w:hint="eastAsia"/>
          <w:lang w:val="en-US" w:eastAsia="zh-CN"/>
        </w:rPr>
        <w:t xml:space="preserve">RAN </w:t>
      </w:r>
      <w:r>
        <w:rPr>
          <w:lang w:eastAsia="zh-CN"/>
        </w:rPr>
        <w:t>working groups</w:t>
      </w:r>
      <w:r>
        <w:rPr>
          <w:rFonts w:hint="eastAsia"/>
          <w:lang w:val="en-US" w:eastAsia="zh-CN"/>
        </w:rPr>
        <w:t xml:space="preserve">, even better to align it for inter-TSG </w:t>
      </w:r>
      <w:r>
        <w:rPr>
          <w:rFonts w:hint="eastAsia"/>
          <w:lang w:val="en-US" w:eastAsia="zh-CN"/>
        </w:rPr>
        <w:t>WGs</w:t>
      </w:r>
      <w:r>
        <w:rPr>
          <w:lang w:eastAsia="zh-CN"/>
        </w:rPr>
        <w:t>, which will help with subsequent discussions on native AI in 6G.</w:t>
      </w:r>
    </w:p>
    <w:p w:rsidR="005C40B1" w:rsidRDefault="007B4BC2">
      <w:pPr>
        <w:pStyle w:val="af9"/>
        <w:numPr>
          <w:ilvl w:val="0"/>
          <w:numId w:val="5"/>
        </w:numPr>
        <w:ind w:firstLineChars="0"/>
        <w:rPr>
          <w:b/>
          <w:lang w:eastAsia="zh-CN"/>
        </w:rPr>
      </w:pPr>
      <w:r>
        <w:rPr>
          <w:b/>
          <w:lang w:eastAsia="zh-CN"/>
        </w:rPr>
        <w:t xml:space="preserve">A unified RAN intelligence functional framework is defined to support data collection and model management across all </w:t>
      </w:r>
      <w:r>
        <w:rPr>
          <w:rFonts w:hint="eastAsia"/>
          <w:b/>
          <w:lang w:val="en-US" w:eastAsia="zh-CN"/>
        </w:rPr>
        <w:t>involved</w:t>
      </w:r>
      <w:r>
        <w:rPr>
          <w:b/>
          <w:lang w:eastAsia="zh-CN"/>
        </w:rPr>
        <w:t xml:space="preserve"> WGs.</w:t>
      </w:r>
    </w:p>
    <w:p w:rsidR="005C40B1" w:rsidRDefault="007B4BC2">
      <w:pPr>
        <w:rPr>
          <w:bCs/>
          <w:lang w:val="en-US" w:eastAsia="zh-CN"/>
        </w:rPr>
      </w:pPr>
      <w:r>
        <w:rPr>
          <w:rFonts w:hint="eastAsia"/>
          <w:lang w:val="en-US" w:eastAsia="zh-CN"/>
        </w:rPr>
        <w:lastRenderedPageBreak/>
        <w:t>On the other hand, A</w:t>
      </w:r>
      <w:r>
        <w:rPr>
          <w:lang w:eastAsia="zh-CN"/>
        </w:rPr>
        <w:t xml:space="preserve">gentic AI is a key </w:t>
      </w:r>
      <w:r>
        <w:rPr>
          <w:rFonts w:hint="eastAsia"/>
          <w:lang w:val="en-US" w:eastAsia="zh-CN"/>
        </w:rPr>
        <w:t>and promising AI</w:t>
      </w:r>
      <w:r>
        <w:rPr>
          <w:rFonts w:hint="eastAsia"/>
          <w:lang w:val="en-US" w:eastAsia="zh-CN"/>
        </w:rPr>
        <w:t xml:space="preserve"> technology</w:t>
      </w:r>
      <w:r>
        <w:rPr>
          <w:lang w:eastAsia="zh-CN"/>
        </w:rPr>
        <w:t xml:space="preserve"> in 6G. </w:t>
      </w:r>
      <w:r>
        <w:rPr>
          <w:rFonts w:hint="eastAsia"/>
          <w:lang w:val="en-US" w:eastAsia="zh-CN"/>
        </w:rPr>
        <w:t xml:space="preserve">SA1, </w:t>
      </w:r>
      <w:r>
        <w:rPr>
          <w:lang w:eastAsia="zh-CN"/>
        </w:rPr>
        <w:t>SA2</w:t>
      </w:r>
      <w:r>
        <w:rPr>
          <w:rFonts w:hint="eastAsia"/>
          <w:lang w:val="en-US" w:eastAsia="zh-CN"/>
        </w:rPr>
        <w:t xml:space="preserve"> and SA5</w:t>
      </w:r>
      <w:r>
        <w:rPr>
          <w:lang w:eastAsia="zh-CN"/>
        </w:rPr>
        <w:t xml:space="preserve"> ha</w:t>
      </w:r>
      <w:r>
        <w:rPr>
          <w:rFonts w:hint="eastAsia"/>
          <w:lang w:val="en-US" w:eastAsia="zh-CN"/>
        </w:rPr>
        <w:t>ve</w:t>
      </w:r>
      <w:r>
        <w:rPr>
          <w:lang w:eastAsia="zh-CN"/>
        </w:rPr>
        <w:t xml:space="preserve"> already initiated discussions on AI agents</w:t>
      </w:r>
      <w:r>
        <w:rPr>
          <w:rFonts w:hint="eastAsia"/>
          <w:lang w:val="en-US" w:eastAsia="zh-CN"/>
        </w:rPr>
        <w:t>/intent driven service</w:t>
      </w:r>
      <w:r>
        <w:rPr>
          <w:lang w:eastAsia="zh-CN"/>
        </w:rPr>
        <w:t>; therefore, when designing the unified functional framework for RAN intelligence, it is necessary</w:t>
      </w:r>
      <w:r>
        <w:rPr>
          <w:rFonts w:hint="eastAsia"/>
          <w:lang w:val="en-US" w:eastAsia="zh-CN"/>
        </w:rPr>
        <w:t xml:space="preserve"> and beneficial</w:t>
      </w:r>
      <w:r>
        <w:rPr>
          <w:lang w:eastAsia="zh-CN"/>
        </w:rPr>
        <w:t xml:space="preserve"> to incorporate Agentic AI. Agentic AI can be deployed on </w:t>
      </w:r>
      <w:r>
        <w:rPr>
          <w:rFonts w:hint="eastAsia"/>
          <w:lang w:val="en-US" w:eastAsia="zh-CN"/>
        </w:rPr>
        <w:t xml:space="preserve">all domains, including </w:t>
      </w:r>
      <w:r>
        <w:rPr>
          <w:lang w:eastAsia="zh-CN"/>
        </w:rPr>
        <w:t xml:space="preserve">CN, RAN </w:t>
      </w:r>
      <w:r>
        <w:rPr>
          <w:rFonts w:hint="eastAsia"/>
          <w:lang w:val="en-US" w:eastAsia="zh-CN"/>
        </w:rPr>
        <w:t xml:space="preserve">and UE </w:t>
      </w:r>
      <w:r>
        <w:rPr>
          <w:lang w:eastAsia="zh-CN"/>
        </w:rPr>
        <w:t xml:space="preserve">sides, collaborating with each other to support AI-native networks. </w:t>
      </w:r>
      <w:r>
        <w:rPr>
          <w:bCs/>
          <w:lang w:eastAsia="zh-CN"/>
        </w:rPr>
        <w:t xml:space="preserve">The Agentic AI </w:t>
      </w:r>
      <w:r>
        <w:rPr>
          <w:bCs/>
          <w:lang w:val="en-US" w:eastAsia="zh-CN"/>
        </w:rPr>
        <w:t xml:space="preserve">consists of several key components which encompasses the following essential </w:t>
      </w:r>
      <w:r>
        <w:rPr>
          <w:bCs/>
          <w:lang w:val="en-US" w:eastAsia="zh-CN"/>
        </w:rPr>
        <w:t>parts as shown in the Figure 3:</w:t>
      </w:r>
    </w:p>
    <w:p w:rsidR="005C40B1" w:rsidRDefault="007B4BC2">
      <w:pPr>
        <w:pStyle w:val="af9"/>
        <w:numPr>
          <w:ilvl w:val="0"/>
          <w:numId w:val="6"/>
        </w:numPr>
        <w:ind w:firstLineChars="0"/>
        <w:rPr>
          <w:bCs/>
          <w:lang w:val="en-US" w:eastAsia="zh-CN"/>
        </w:rPr>
      </w:pPr>
      <w:r>
        <w:rPr>
          <w:b/>
          <w:bCs/>
          <w:lang w:val="en-US" w:eastAsia="zh-CN"/>
        </w:rPr>
        <w:t>Perception:</w:t>
      </w:r>
      <w:r>
        <w:rPr>
          <w:bCs/>
          <w:lang w:val="en-US" w:eastAsia="zh-CN"/>
        </w:rPr>
        <w:t xml:space="preserve"> This enables the Agent to perceive its network environment, allowing it to receive and process multimodal inputs such as text, images, audio, radio condition or other data types.</w:t>
      </w:r>
    </w:p>
    <w:p w:rsidR="005C40B1" w:rsidRDefault="007B4BC2">
      <w:pPr>
        <w:pStyle w:val="af9"/>
        <w:numPr>
          <w:ilvl w:val="0"/>
          <w:numId w:val="6"/>
        </w:numPr>
        <w:ind w:firstLineChars="0"/>
        <w:rPr>
          <w:bCs/>
          <w:lang w:val="en-US" w:eastAsia="zh-CN"/>
        </w:rPr>
      </w:pPr>
      <w:r>
        <w:rPr>
          <w:b/>
          <w:bCs/>
          <w:lang w:val="en-US" w:eastAsia="zh-CN"/>
        </w:rPr>
        <w:t xml:space="preserve">Decision-Making (Knowledge): </w:t>
      </w:r>
      <w:r>
        <w:rPr>
          <w:bCs/>
          <w:lang w:val="en-US" w:eastAsia="zh-CN"/>
        </w:rPr>
        <w:t>This</w:t>
      </w:r>
      <w:r>
        <w:rPr>
          <w:bCs/>
          <w:lang w:val="en-US" w:eastAsia="zh-CN"/>
        </w:rPr>
        <w:t xml:space="preserve"> empowers the Agent with autonomous decision-making and planning capabilities, enabling it to handle and execute more complex tasks effectively.</w:t>
      </w:r>
    </w:p>
    <w:p w:rsidR="005C40B1" w:rsidRDefault="007B4BC2">
      <w:pPr>
        <w:pStyle w:val="af9"/>
        <w:numPr>
          <w:ilvl w:val="0"/>
          <w:numId w:val="6"/>
        </w:numPr>
        <w:ind w:firstLineChars="0"/>
        <w:rPr>
          <w:bCs/>
          <w:lang w:val="en-US" w:eastAsia="zh-CN"/>
        </w:rPr>
      </w:pPr>
      <w:r>
        <w:rPr>
          <w:b/>
          <w:bCs/>
          <w:lang w:val="en-US" w:eastAsia="zh-CN"/>
        </w:rPr>
        <w:t>Knowledge Storage:</w:t>
      </w:r>
      <w:r>
        <w:rPr>
          <w:bCs/>
          <w:lang w:val="en-US" w:eastAsia="zh-CN"/>
        </w:rPr>
        <w:t xml:space="preserve"> This provides the Agent with memory functions, where internal storage holds the Agent's accu</w:t>
      </w:r>
      <w:r>
        <w:rPr>
          <w:bCs/>
          <w:lang w:val="en-US" w:eastAsia="zh-CN"/>
        </w:rPr>
        <w:t>mulated knowledge, skills, and experiences for reference and learning.</w:t>
      </w:r>
    </w:p>
    <w:p w:rsidR="005C40B1" w:rsidRDefault="007B4BC2">
      <w:pPr>
        <w:pStyle w:val="af9"/>
        <w:numPr>
          <w:ilvl w:val="0"/>
          <w:numId w:val="6"/>
        </w:numPr>
        <w:ind w:firstLineChars="0"/>
        <w:rPr>
          <w:bCs/>
          <w:lang w:val="en-US" w:eastAsia="zh-CN"/>
        </w:rPr>
      </w:pPr>
      <w:r>
        <w:rPr>
          <w:b/>
          <w:bCs/>
          <w:lang w:val="en-US" w:eastAsia="zh-CN"/>
        </w:rPr>
        <w:t>Action:</w:t>
      </w:r>
      <w:r>
        <w:rPr>
          <w:bCs/>
          <w:lang w:val="en-US" w:eastAsia="zh-CN"/>
        </w:rPr>
        <w:t xml:space="preserve"> This equips the Agent with the ability to interact with the network environment, allowing it to perform actions that, combined with perception, enable autonomous completion of i</w:t>
      </w:r>
      <w:r>
        <w:rPr>
          <w:bCs/>
          <w:lang w:val="en-US" w:eastAsia="zh-CN"/>
        </w:rPr>
        <w:t>ncreasingly complex tasks.</w:t>
      </w:r>
    </w:p>
    <w:p w:rsidR="005C40B1" w:rsidRDefault="007B4BC2">
      <w:pPr>
        <w:rPr>
          <w:bCs/>
          <w:lang w:val="en-US" w:eastAsia="zh-CN"/>
        </w:rPr>
      </w:pPr>
      <w:r>
        <w:rPr>
          <w:bCs/>
          <w:lang w:val="en-US" w:eastAsia="zh-CN"/>
        </w:rPr>
        <w:t>Agentic AI can be deployed in all domains, including CN, RAN and intelligent end devices</w:t>
      </w:r>
    </w:p>
    <w:p w:rsidR="005C40B1" w:rsidRDefault="007B4BC2">
      <w:pPr>
        <w:rPr>
          <w:lang w:eastAsia="zh-CN"/>
        </w:rPr>
      </w:pPr>
      <w:r>
        <w:rPr>
          <w:noProof/>
          <w:lang w:val="en-US" w:eastAsia="zh-CN"/>
        </w:rPr>
        <w:drawing>
          <wp:inline distT="0" distB="0" distL="0" distR="0">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r>
        <w:rPr>
          <w:noProof/>
          <w:lang w:val="en-US" w:eastAsia="zh-CN"/>
        </w:rPr>
        <w:drawing>
          <wp:inline distT="0" distB="0" distL="0" distR="0">
            <wp:extent cx="3095625" cy="139128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30555" cy="1406892"/>
                    </a:xfrm>
                    <a:prstGeom prst="rect">
                      <a:avLst/>
                    </a:prstGeom>
                    <a:noFill/>
                  </pic:spPr>
                </pic:pic>
              </a:graphicData>
            </a:graphic>
          </wp:inline>
        </w:drawing>
      </w:r>
    </w:p>
    <w:p w:rsidR="005C40B1" w:rsidRDefault="007B4BC2">
      <w:pPr>
        <w:jc w:val="center"/>
        <w:rPr>
          <w:bCs/>
          <w:lang w:val="en-US" w:eastAsia="zh-CN"/>
        </w:rPr>
      </w:pPr>
      <w:r>
        <w:rPr>
          <w:rFonts w:hint="eastAsia"/>
          <w:bCs/>
          <w:lang w:val="en-US" w:eastAsia="zh-CN"/>
        </w:rPr>
        <w:t>F</w:t>
      </w:r>
      <w:r>
        <w:rPr>
          <w:bCs/>
          <w:lang w:val="en-US" w:eastAsia="zh-CN"/>
        </w:rPr>
        <w:t>igure 3. Agentic AI architecture in 6G</w:t>
      </w:r>
    </w:p>
    <w:p w:rsidR="005C40B1" w:rsidRDefault="007B4BC2">
      <w:pPr>
        <w:pStyle w:val="af9"/>
        <w:numPr>
          <w:ilvl w:val="0"/>
          <w:numId w:val="5"/>
        </w:numPr>
        <w:ind w:firstLineChars="0"/>
        <w:rPr>
          <w:b/>
          <w:lang w:eastAsia="zh-CN"/>
        </w:rPr>
      </w:pPr>
      <w:r>
        <w:rPr>
          <w:b/>
          <w:lang w:eastAsia="zh-CN"/>
        </w:rPr>
        <w:t>Incorporate Agentic AI into the 6G functional framework for RAN intelligence.</w:t>
      </w:r>
    </w:p>
    <w:p w:rsidR="005C40B1" w:rsidRDefault="007B4BC2">
      <w:pPr>
        <w:rPr>
          <w:lang w:val="en-US" w:eastAsia="zh-CN"/>
        </w:rPr>
      </w:pPr>
      <w:r>
        <w:rPr>
          <w:lang w:val="en-US" w:eastAsia="zh-CN"/>
        </w:rPr>
        <w:t>Given this, we depi</w:t>
      </w:r>
      <w:r>
        <w:rPr>
          <w:lang w:val="en-US" w:eastAsia="zh-CN"/>
        </w:rPr>
        <w:t>ct a new functional framework for 6G by combining the existing frameworks and the AI Agentic Architecture.</w:t>
      </w:r>
    </w:p>
    <w:p w:rsidR="005C40B1" w:rsidRDefault="007B4BC2">
      <w:pPr>
        <w:jc w:val="center"/>
      </w:pPr>
      <w:r>
        <w:object w:dxaOrig="6667" w:dyaOrig="4138">
          <v:shape id="_x0000_i1027" type="#_x0000_t75" style="width:333.4pt;height:207pt" o:ole="">
            <v:imagedata r:id="rId15" o:title=""/>
          </v:shape>
          <o:OLEObject Type="Embed" ProgID="Visio.Drawing.15" ShapeID="_x0000_i1027" DrawAspect="Content" ObjectID="_1825710522" r:id="rId16"/>
        </w:object>
      </w:r>
    </w:p>
    <w:p w:rsidR="005C40B1" w:rsidRDefault="007B4BC2">
      <w:pPr>
        <w:jc w:val="center"/>
        <w:rPr>
          <w:lang w:eastAsia="zh-CN"/>
        </w:rPr>
      </w:pPr>
      <w:r>
        <w:rPr>
          <w:rFonts w:hint="eastAsia"/>
          <w:lang w:eastAsia="zh-CN"/>
        </w:rPr>
        <w:t xml:space="preserve">Figure </w:t>
      </w:r>
      <w:r>
        <w:rPr>
          <w:lang w:eastAsia="zh-CN"/>
        </w:rPr>
        <w:t>4</w:t>
      </w:r>
      <w:r>
        <w:rPr>
          <w:rFonts w:hint="eastAsia"/>
          <w:lang w:eastAsia="zh-CN"/>
        </w:rPr>
        <w:t xml:space="preserve">: </w:t>
      </w:r>
      <w:r>
        <w:t>Functional Framework for RAN Intelligence</w:t>
      </w:r>
      <w:r>
        <w:rPr>
          <w:rFonts w:hint="eastAsia"/>
          <w:lang w:eastAsia="zh-CN"/>
        </w:rPr>
        <w:t xml:space="preserve"> in 6G</w:t>
      </w:r>
    </w:p>
    <w:p w:rsidR="005C40B1" w:rsidRDefault="007B4BC2">
      <w:r>
        <w:rPr>
          <w:b/>
        </w:rPr>
        <w:t>Data Collection</w:t>
      </w:r>
      <w:r>
        <w:t xml:space="preserve"> is a function that provides input data to Model training and Model inference functions.</w:t>
      </w:r>
    </w:p>
    <w:p w:rsidR="005C40B1" w:rsidRDefault="007B4BC2">
      <w:pPr>
        <w:pStyle w:val="B2"/>
      </w:pPr>
      <w:r>
        <w:rPr>
          <w:rFonts w:hint="eastAsia"/>
          <w:lang w:eastAsia="zh-CN"/>
        </w:rPr>
        <w:t>-</w:t>
      </w:r>
      <w:r>
        <w:rPr>
          <w:lang w:eastAsia="zh-CN"/>
        </w:rPr>
        <w:tab/>
      </w:r>
      <w:r>
        <w:t>Training Data: Data needed as input for the AI/ML Model Training function.</w:t>
      </w:r>
    </w:p>
    <w:p w:rsidR="005C40B1" w:rsidRDefault="007B4BC2">
      <w:pPr>
        <w:pStyle w:val="B2"/>
        <w:rPr>
          <w:lang w:eastAsia="zh-CN"/>
        </w:rPr>
      </w:pPr>
      <w:r>
        <w:rPr>
          <w:rFonts w:hint="eastAsia"/>
          <w:lang w:eastAsia="zh-CN"/>
        </w:rPr>
        <w:lastRenderedPageBreak/>
        <w:t>-</w:t>
      </w:r>
      <w:r>
        <w:rPr>
          <w:lang w:eastAsia="zh-CN"/>
        </w:rPr>
        <w:tab/>
        <w:t>Monitoring Data: Data needed as input for the Management of AI/ML models or AI/ML functi</w:t>
      </w:r>
      <w:r>
        <w:rPr>
          <w:lang w:eastAsia="zh-CN"/>
        </w:rPr>
        <w:t>onalities, including data retrieving in the network environment to monitor the performance of AI/ML models or AI/ML functionalities.</w:t>
      </w:r>
    </w:p>
    <w:p w:rsidR="005C40B1" w:rsidRDefault="007B4BC2">
      <w:pPr>
        <w:pStyle w:val="B2"/>
      </w:pPr>
      <w:r>
        <w:t>-</w:t>
      </w:r>
      <w:r>
        <w:tab/>
        <w:t>Inference Data: Data needed as input for the AI/ML Model Inference function.</w:t>
      </w:r>
    </w:p>
    <w:p w:rsidR="005C40B1" w:rsidRDefault="007B4BC2">
      <w:pPr>
        <w:pStyle w:val="B2"/>
        <w:ind w:left="0" w:firstLine="0"/>
      </w:pPr>
      <w:r>
        <w:rPr>
          <w:b/>
        </w:rPr>
        <w:t>Model Training</w:t>
      </w:r>
      <w:r>
        <w:t xml:space="preserve"> is a function that performs A</w:t>
      </w:r>
      <w:r>
        <w:t>I/ML model training, validation, and testing which may generate model performance metrics which can be used as part of the model testing procedure. The Model Training function is also responsible for data preparation (e.g., data pre-processing and cleaning</w:t>
      </w:r>
      <w:r>
        <w:t>, formatting, and transformation) based on Training Data delivered by a Data Collection function, if required.</w:t>
      </w:r>
    </w:p>
    <w:p w:rsidR="005C40B1" w:rsidRDefault="007B4BC2">
      <w:r>
        <w:rPr>
          <w:b/>
        </w:rPr>
        <w:t>Model Inference</w:t>
      </w:r>
      <w:r>
        <w:t xml:space="preserve"> is a function that provides outputs from the process of applying AI/ML models or AI/ML functionalities, using the data that is pr</w:t>
      </w:r>
      <w:r>
        <w:t xml:space="preserve">ovided by the Data Collection function (i.e., Inference Data) as an input. The Inference function is also responsible for data preparation (e.g., data pre-processing and cleaning, formatting, and transformation) based on Inference Data delivered by a Data </w:t>
      </w:r>
      <w:r>
        <w:t>Collection function, if required.</w:t>
      </w:r>
    </w:p>
    <w:p w:rsidR="005C40B1" w:rsidRDefault="007B4BC2">
      <w:pPr>
        <w:pStyle w:val="B2"/>
      </w:pPr>
      <w:r>
        <w:t>-</w:t>
      </w:r>
      <w:r>
        <w:tab/>
        <w:t>Model Storage/Update: Trained or updated models can be delivered to the Management and Storage function. Trained models can be stored in the function awaiting invocation, while updated models can replace previously exist</w:t>
      </w:r>
      <w:r>
        <w:t>ing ones.</w:t>
      </w:r>
    </w:p>
    <w:p w:rsidR="005C40B1" w:rsidRDefault="007B4BC2">
      <w:pPr>
        <w:rPr>
          <w:lang w:eastAsia="zh-CN"/>
        </w:rPr>
      </w:pPr>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w:t>
      </w:r>
      <w:r>
        <w:rPr>
          <w:lang w:eastAsia="zh-CN"/>
        </w:rPr>
        <w:t>rk elements. It also includes the knowledge storage. For example, in a distributed learning architecture, the management function needs to coordinate the model training and inference processes between various network elements.</w:t>
      </w:r>
    </w:p>
    <w:p w:rsidR="005C40B1" w:rsidRDefault="007B4BC2">
      <w:pPr>
        <w:pStyle w:val="B2"/>
      </w:pPr>
      <w:r>
        <w:t>-</w:t>
      </w:r>
      <w:r>
        <w:tab/>
        <w:t>Model Retraining Request: B</w:t>
      </w:r>
      <w:r>
        <w:t>ased on model performance feedback and monitoring data, model retraining can be triggered if the model's performance does not meet the requirements.</w:t>
      </w:r>
    </w:p>
    <w:p w:rsidR="005C40B1" w:rsidRDefault="007B4BC2">
      <w:pPr>
        <w:pStyle w:val="B2"/>
        <w:rPr>
          <w:lang w:eastAsia="zh-CN"/>
        </w:rPr>
      </w:pPr>
      <w:r>
        <w:rPr>
          <w:rFonts w:hint="eastAsia"/>
          <w:lang w:eastAsia="zh-CN"/>
        </w:rPr>
        <w:t>-</w:t>
      </w:r>
      <w:r>
        <w:rPr>
          <w:lang w:eastAsia="zh-CN"/>
        </w:rPr>
        <w:tab/>
        <w:t>Model Deployment/Update: Used to initially deploy a trained, validated, and tested AI/ML model to the Mod</w:t>
      </w:r>
      <w:r>
        <w:rPr>
          <w:lang w:eastAsia="zh-CN"/>
        </w:rPr>
        <w:t>el Inference function or to deliver an updated model to the Model Inference function.</w:t>
      </w:r>
    </w:p>
    <w:p w:rsidR="005C40B1" w:rsidRDefault="007B4BC2">
      <w:pPr>
        <w:pStyle w:val="B2"/>
        <w:ind w:left="0" w:firstLine="0"/>
        <w:rPr>
          <w:lang w:val="en-US" w:eastAsia="zh-CN"/>
        </w:rPr>
      </w:pPr>
      <w:r>
        <w:rPr>
          <w:rFonts w:hint="eastAsia"/>
          <w:lang w:val="en-US" w:eastAsia="zh-CN"/>
        </w:rPr>
        <w:t>Furthermore, compared with legacy AI/ML and Agentic AI, the short-term memory and long-term memory are very important to achieve good performance of LLM. Therefore, the S</w:t>
      </w:r>
      <w:r>
        <w:rPr>
          <w:rFonts w:hint="eastAsia"/>
          <w:lang w:val="en-US" w:eastAsia="zh-CN"/>
        </w:rPr>
        <w:t xml:space="preserve">torage function here </w:t>
      </w:r>
      <w:r>
        <w:rPr>
          <w:lang w:val="en-US" w:eastAsia="zh-CN"/>
        </w:rPr>
        <w:t>includes</w:t>
      </w:r>
      <w:r>
        <w:rPr>
          <w:rFonts w:hint="eastAsia"/>
          <w:lang w:val="en-US" w:eastAsia="zh-CN"/>
        </w:rPr>
        <w:t xml:space="preserve"> not only the </w:t>
      </w:r>
      <w:r>
        <w:rPr>
          <w:lang w:eastAsia="zh-CN"/>
        </w:rPr>
        <w:t>AI/ML model</w:t>
      </w:r>
      <w:r>
        <w:rPr>
          <w:rFonts w:hint="eastAsia"/>
          <w:lang w:val="en-US" w:eastAsia="zh-CN"/>
        </w:rPr>
        <w:t>s but also the knowledge storage.</w:t>
      </w:r>
    </w:p>
    <w:p w:rsidR="005C40B1" w:rsidRDefault="007B4BC2">
      <w:pPr>
        <w:rPr>
          <w:lang w:eastAsia="zh-CN"/>
        </w:rPr>
      </w:pPr>
      <w:r>
        <w:rPr>
          <w:b/>
          <w:lang w:eastAsia="zh-CN"/>
        </w:rPr>
        <w:t>Actor</w:t>
      </w:r>
      <w:r>
        <w:rPr>
          <w:lang w:eastAsia="zh-CN"/>
        </w:rPr>
        <w:t xml:space="preserve"> is a function that receives the output from the Model Inference function or Agentic AI, and triggers or performs corresponding actions. The Actor may trigger acti</w:t>
      </w:r>
      <w:r>
        <w:rPr>
          <w:lang w:eastAsia="zh-CN"/>
        </w:rPr>
        <w:t>ons directed to other entities or to itself.</w:t>
      </w:r>
    </w:p>
    <w:p w:rsidR="005C40B1" w:rsidRDefault="007B4BC2">
      <w:pPr>
        <w:pStyle w:val="B2"/>
      </w:pPr>
      <w:r>
        <w:t>-</w:t>
      </w:r>
      <w:r>
        <w:tab/>
        <w:t>Feedback: Information that may be needed to derive training data, inference data or to monitor the performance of the AI/ML Model and its impact to the network through updating of KPIs and performance counters</w:t>
      </w:r>
      <w:r>
        <w:t>.</w:t>
      </w:r>
    </w:p>
    <w:p w:rsidR="005C40B1" w:rsidRDefault="007B4BC2">
      <w:pPr>
        <w:rPr>
          <w:lang w:eastAsia="zh-CN"/>
        </w:rPr>
      </w:pPr>
      <w:r>
        <w:rPr>
          <w:b/>
          <w:lang w:eastAsia="zh-CN"/>
        </w:rPr>
        <w:t>Agentic AI</w:t>
      </w:r>
      <w:r>
        <w:rPr>
          <w:lang w:eastAsia="zh-CN"/>
        </w:rPr>
        <w:t xml:space="preserve"> refers to </w:t>
      </w:r>
      <w:r>
        <w:rPr>
          <w:b/>
          <w:bCs/>
          <w:lang w:eastAsia="zh-CN"/>
        </w:rPr>
        <w:t xml:space="preserve">an autonomous, goal-oriented functional framework that empowers AI agents to perceive, reason, plan, and execute actions in dynamic environments, particularly complex network systems. </w:t>
      </w:r>
      <w:r>
        <w:rPr>
          <w:lang w:eastAsia="zh-CN"/>
        </w:rPr>
        <w:t>Agentic AI integrates advanced capabilities for m</w:t>
      </w:r>
      <w:r>
        <w:rPr>
          <w:lang w:eastAsia="zh-CN"/>
        </w:rPr>
        <w:t xml:space="preserve">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w:t>
      </w:r>
      <w:r>
        <w:rPr>
          <w:lang w:eastAsia="zh-CN"/>
        </w:rPr>
        <w:t>s, and orchestrate multi-entity collaborations to fulfil the complex task.</w:t>
      </w:r>
    </w:p>
    <w:p w:rsidR="005C40B1" w:rsidRDefault="007B4BC2">
      <w:pPr>
        <w:pStyle w:val="af9"/>
        <w:numPr>
          <w:ilvl w:val="0"/>
          <w:numId w:val="5"/>
        </w:numPr>
        <w:ind w:firstLineChars="0"/>
        <w:rPr>
          <w:b/>
          <w:lang w:eastAsia="zh-CN"/>
        </w:rPr>
      </w:pPr>
      <w:r>
        <w:rPr>
          <w:rFonts w:hint="eastAsia"/>
          <w:b/>
          <w:lang w:val="en-US" w:eastAsia="zh-CN"/>
        </w:rPr>
        <w:t>Study</w:t>
      </w:r>
      <w:r>
        <w:rPr>
          <w:b/>
          <w:lang w:eastAsia="zh-CN"/>
        </w:rPr>
        <w:t xml:space="preserve"> the functional framework for RAN intelligence for 6G AI</w:t>
      </w:r>
      <w:r>
        <w:rPr>
          <w:rFonts w:hint="eastAsia"/>
          <w:b/>
          <w:lang w:val="en-US" w:eastAsia="zh-CN"/>
        </w:rPr>
        <w:t xml:space="preserve"> </w:t>
      </w:r>
      <w:r>
        <w:rPr>
          <w:b/>
          <w:lang w:eastAsia="zh-CN"/>
        </w:rPr>
        <w:t>RAN above as a starting point.</w:t>
      </w:r>
    </w:p>
    <w:p w:rsidR="005C40B1" w:rsidRDefault="007B4BC2">
      <w:pPr>
        <w:rPr>
          <w:lang w:val="en-US" w:eastAsia="zh-CN"/>
        </w:rPr>
      </w:pPr>
      <w:r>
        <w:rPr>
          <w:lang w:val="en-US" w:eastAsia="zh-CN"/>
        </w:rPr>
        <w:t xml:space="preserve">As we proposed above, Agentic AI should be incorporated into the 6G AI RAN because </w:t>
      </w:r>
      <w:r>
        <w:rPr>
          <w:lang w:val="en-US" w:eastAsia="zh-CN"/>
        </w:rPr>
        <w:t>Agentic AI can be used to parse and understand intents and then execute appropriate actions. SA2 and SA5 have already started related discussions on intent-driven ne</w:t>
      </w:r>
      <w:r>
        <w:rPr>
          <w:rFonts w:hint="eastAsia"/>
          <w:lang w:val="en-US" w:eastAsia="zh-CN"/>
        </w:rPr>
        <w:t>t</w:t>
      </w:r>
      <w:r>
        <w:rPr>
          <w:lang w:val="en-US" w:eastAsia="zh-CN"/>
        </w:rPr>
        <w:t xml:space="preserve">work optimization. Therefore, in the early stage of the 6G study, when studying the AI/ML </w:t>
      </w:r>
      <w:r>
        <w:rPr>
          <w:lang w:val="en-US" w:eastAsia="zh-CN"/>
        </w:rPr>
        <w:t>functional framework, all relevant working groups should jointly investigate the impact of Agentic AI on the overall 6G network architecture and actively participate in the discussion of an AI/ML functional framework integrated with Agentic AI.</w:t>
      </w:r>
    </w:p>
    <w:p w:rsidR="005C40B1" w:rsidRDefault="007B4BC2">
      <w:pPr>
        <w:pStyle w:val="af9"/>
        <w:numPr>
          <w:ilvl w:val="0"/>
          <w:numId w:val="5"/>
        </w:numPr>
        <w:ind w:firstLineChars="0"/>
        <w:rPr>
          <w:b/>
          <w:lang w:eastAsia="zh-CN"/>
        </w:rPr>
      </w:pPr>
      <w:r>
        <w:rPr>
          <w:b/>
          <w:lang w:eastAsia="zh-CN"/>
        </w:rPr>
        <w:t>Cross-WG</w:t>
      </w:r>
      <w:r>
        <w:rPr>
          <w:rFonts w:hint="eastAsia"/>
          <w:b/>
          <w:lang w:val="en-US" w:eastAsia="zh-CN"/>
        </w:rPr>
        <w:t>s</w:t>
      </w:r>
      <w:r>
        <w:rPr>
          <w:b/>
          <w:lang w:eastAsia="zh-CN"/>
        </w:rPr>
        <w:t xml:space="preserve"> c</w:t>
      </w:r>
      <w:r>
        <w:rPr>
          <w:b/>
          <w:lang w:eastAsia="zh-CN"/>
        </w:rPr>
        <w:t xml:space="preserve">ollaboration is required to jointly investigate the impact of Agentic AI on the overall 6G network architecture and study </w:t>
      </w:r>
      <w:r>
        <w:rPr>
          <w:rFonts w:hint="eastAsia"/>
          <w:b/>
          <w:lang w:val="en-US" w:eastAsia="zh-CN"/>
        </w:rPr>
        <w:t>a</w:t>
      </w:r>
      <w:r>
        <w:rPr>
          <w:b/>
          <w:lang w:eastAsia="zh-CN"/>
        </w:rPr>
        <w:t xml:space="preserve"> </w:t>
      </w:r>
      <w:r>
        <w:rPr>
          <w:rFonts w:hint="eastAsia"/>
          <w:b/>
          <w:lang w:val="en-US" w:eastAsia="zh-CN"/>
        </w:rPr>
        <w:t xml:space="preserve">uniform </w:t>
      </w:r>
      <w:r>
        <w:rPr>
          <w:b/>
          <w:lang w:eastAsia="zh-CN"/>
        </w:rPr>
        <w:t xml:space="preserve">AI/ML functional framework </w:t>
      </w:r>
      <w:r>
        <w:rPr>
          <w:rFonts w:hint="eastAsia"/>
          <w:b/>
          <w:lang w:val="en-US" w:eastAsia="zh-CN"/>
        </w:rPr>
        <w:t>in 3GPP</w:t>
      </w:r>
      <w:r>
        <w:rPr>
          <w:b/>
          <w:lang w:eastAsia="zh-CN"/>
        </w:rPr>
        <w:t>.</w:t>
      </w:r>
      <w:r>
        <w:rPr>
          <w:rFonts w:hint="eastAsia"/>
          <w:b/>
          <w:lang w:val="en-US" w:eastAsia="zh-CN"/>
        </w:rPr>
        <w:t xml:space="preserve"> Such work can be triggered in RAN3 first and coordinate with other TSG WGs when needed.</w:t>
      </w:r>
    </w:p>
    <w:bookmarkEnd w:id="5"/>
    <w:bookmarkEnd w:id="6"/>
    <w:p w:rsidR="005C40B1" w:rsidRDefault="007B4BC2">
      <w:pPr>
        <w:pStyle w:val="1"/>
        <w:rPr>
          <w:lang w:eastAsia="zh-CN"/>
        </w:rPr>
      </w:pPr>
      <w:r>
        <w:rPr>
          <w:rFonts w:hint="eastAsia"/>
          <w:lang w:eastAsia="zh-CN"/>
        </w:rPr>
        <w:lastRenderedPageBreak/>
        <w:t>3</w:t>
      </w:r>
      <w:r>
        <w:tab/>
      </w:r>
      <w:r>
        <w:rPr>
          <w:rFonts w:hint="eastAsia"/>
          <w:lang w:eastAsia="zh-CN"/>
        </w:rPr>
        <w:t>Conclusions</w:t>
      </w:r>
    </w:p>
    <w:p w:rsidR="005C40B1" w:rsidRDefault="007B4BC2">
      <w:pPr>
        <w:rPr>
          <w:lang w:eastAsia="zh-CN"/>
        </w:rPr>
      </w:pPr>
      <w:r>
        <w:rPr>
          <w:rFonts w:hint="eastAsia"/>
          <w:lang w:eastAsia="zh-CN"/>
        </w:rPr>
        <w:t>Following is our proposals and observations:</w:t>
      </w:r>
    </w:p>
    <w:p w:rsidR="005C40B1" w:rsidRDefault="007B4BC2">
      <w:pPr>
        <w:pStyle w:val="af9"/>
        <w:numPr>
          <w:ilvl w:val="0"/>
          <w:numId w:val="7"/>
        </w:numPr>
        <w:ind w:firstLineChars="0"/>
        <w:rPr>
          <w:b/>
          <w:lang w:eastAsia="zh-CN"/>
        </w:rPr>
      </w:pPr>
      <w:r>
        <w:rPr>
          <w:b/>
          <w:lang w:eastAsia="zh-CN"/>
        </w:rPr>
        <w:t xml:space="preserve">Various data collection </w:t>
      </w:r>
      <w:r>
        <w:rPr>
          <w:b/>
          <w:lang w:val="en-US" w:eastAsia="zh-CN"/>
        </w:rPr>
        <w:t>standardized methods</w:t>
      </w:r>
      <w:r>
        <w:rPr>
          <w:b/>
          <w:lang w:eastAsia="zh-CN"/>
        </w:rPr>
        <w:t xml:space="preserve"> are available in 5G</w:t>
      </w:r>
      <w:r>
        <w:rPr>
          <w:b/>
          <w:lang w:val="en-US" w:eastAsia="zh-CN"/>
        </w:rPr>
        <w:t xml:space="preserve">, </w:t>
      </w:r>
      <w:r>
        <w:rPr>
          <w:b/>
          <w:lang w:eastAsia="zh-CN"/>
        </w:rPr>
        <w:t xml:space="preserve">e.g., MDT, </w:t>
      </w:r>
      <w:r>
        <w:rPr>
          <w:b/>
          <w:lang w:val="en-US" w:eastAsia="zh-CN"/>
        </w:rPr>
        <w:t xml:space="preserve">QoE, </w:t>
      </w:r>
      <w:r>
        <w:rPr>
          <w:b/>
          <w:lang w:eastAsia="zh-CN"/>
        </w:rPr>
        <w:t xml:space="preserve">L3 measurement and report, L1 measurement and report, LPP, etc.. The distinct data collection methods increase the </w:t>
      </w:r>
      <w:r>
        <w:rPr>
          <w:b/>
          <w:lang w:eastAsia="zh-CN"/>
        </w:rPr>
        <w:t>specification efforts and create trouble for operators to manage data in a unified and consistent manner.</w:t>
      </w:r>
    </w:p>
    <w:p w:rsidR="005C40B1" w:rsidRDefault="007B4BC2">
      <w:pPr>
        <w:pStyle w:val="af9"/>
        <w:numPr>
          <w:ilvl w:val="0"/>
          <w:numId w:val="8"/>
        </w:numPr>
        <w:ind w:firstLineChars="0"/>
        <w:rPr>
          <w:b/>
          <w:lang w:eastAsia="zh-CN"/>
        </w:rPr>
      </w:pPr>
      <w:r>
        <w:rPr>
          <w:rFonts w:hint="eastAsia"/>
          <w:b/>
          <w:lang w:eastAsia="zh-CN"/>
        </w:rPr>
        <w:t>D</w:t>
      </w:r>
      <w:r>
        <w:rPr>
          <w:b/>
          <w:lang w:eastAsia="zh-CN"/>
        </w:rPr>
        <w:t>esign a uniform and efficient data collection and transmission mechanism among network entities (e.g., UE, RAN, CN) in 6G era to support various AI/M</w:t>
      </w:r>
      <w:r>
        <w:rPr>
          <w:b/>
          <w:lang w:eastAsia="zh-CN"/>
        </w:rPr>
        <w:t>L use cases.</w:t>
      </w:r>
    </w:p>
    <w:p w:rsidR="005C40B1" w:rsidRDefault="007B4BC2">
      <w:pPr>
        <w:pStyle w:val="af9"/>
        <w:numPr>
          <w:ilvl w:val="0"/>
          <w:numId w:val="7"/>
        </w:numPr>
        <w:ind w:firstLineChars="0"/>
        <w:rPr>
          <w:b/>
        </w:rPr>
      </w:pPr>
      <w:r>
        <w:rPr>
          <w:b/>
          <w:lang w:eastAsia="zh-CN"/>
        </w:rPr>
        <w:t>During 5G-A phase, different functional frameworks for RAN intelligence were depicted across relevant WGs.</w:t>
      </w:r>
    </w:p>
    <w:p w:rsidR="005C40B1" w:rsidRDefault="007B4BC2">
      <w:pPr>
        <w:pStyle w:val="af9"/>
        <w:numPr>
          <w:ilvl w:val="0"/>
          <w:numId w:val="8"/>
        </w:numPr>
        <w:ind w:firstLineChars="0"/>
        <w:rPr>
          <w:b/>
          <w:lang w:eastAsia="zh-CN"/>
        </w:rPr>
      </w:pPr>
      <w:r>
        <w:rPr>
          <w:b/>
          <w:lang w:eastAsia="zh-CN"/>
        </w:rPr>
        <w:t xml:space="preserve">A unified RAN intelligence functional framework is defined to support data collection and model management across all </w:t>
      </w:r>
      <w:r>
        <w:rPr>
          <w:rFonts w:hint="eastAsia"/>
          <w:b/>
          <w:lang w:val="en-US" w:eastAsia="zh-CN"/>
        </w:rPr>
        <w:t>involved</w:t>
      </w:r>
      <w:r>
        <w:rPr>
          <w:b/>
          <w:lang w:eastAsia="zh-CN"/>
        </w:rPr>
        <w:t xml:space="preserve"> WGs.</w:t>
      </w:r>
    </w:p>
    <w:p w:rsidR="005C40B1" w:rsidRDefault="007B4BC2">
      <w:pPr>
        <w:pStyle w:val="af9"/>
        <w:numPr>
          <w:ilvl w:val="0"/>
          <w:numId w:val="8"/>
        </w:numPr>
        <w:ind w:firstLineChars="0"/>
        <w:rPr>
          <w:b/>
          <w:lang w:eastAsia="zh-CN"/>
        </w:rPr>
      </w:pPr>
      <w:r>
        <w:rPr>
          <w:b/>
          <w:lang w:eastAsia="zh-CN"/>
        </w:rPr>
        <w:t>Inco</w:t>
      </w:r>
      <w:r>
        <w:rPr>
          <w:b/>
          <w:lang w:eastAsia="zh-CN"/>
        </w:rPr>
        <w:t>rporate Agentic AI into the 6G functional framework for RAN intelligence.</w:t>
      </w:r>
    </w:p>
    <w:p w:rsidR="005C40B1" w:rsidRDefault="007B4BC2">
      <w:pPr>
        <w:pStyle w:val="af9"/>
        <w:numPr>
          <w:ilvl w:val="0"/>
          <w:numId w:val="8"/>
        </w:numPr>
        <w:ind w:firstLineChars="0"/>
        <w:rPr>
          <w:b/>
          <w:lang w:eastAsia="zh-CN"/>
        </w:rPr>
      </w:pPr>
      <w:r>
        <w:rPr>
          <w:rFonts w:hint="eastAsia"/>
          <w:b/>
          <w:lang w:val="en-US" w:eastAsia="zh-CN"/>
        </w:rPr>
        <w:t>Study</w:t>
      </w:r>
      <w:r>
        <w:rPr>
          <w:b/>
          <w:lang w:eastAsia="zh-CN"/>
        </w:rPr>
        <w:t xml:space="preserve"> the functional framework for RAN intelligence for 6G AI</w:t>
      </w:r>
      <w:r>
        <w:rPr>
          <w:rFonts w:hint="eastAsia"/>
          <w:b/>
          <w:lang w:val="en-US" w:eastAsia="zh-CN"/>
        </w:rPr>
        <w:t xml:space="preserve"> </w:t>
      </w:r>
      <w:r>
        <w:rPr>
          <w:b/>
          <w:lang w:eastAsia="zh-CN"/>
        </w:rPr>
        <w:t>RAN above as starting point.</w:t>
      </w:r>
    </w:p>
    <w:p w:rsidR="005C40B1" w:rsidRDefault="007B4BC2">
      <w:pPr>
        <w:pStyle w:val="af9"/>
        <w:numPr>
          <w:ilvl w:val="0"/>
          <w:numId w:val="8"/>
        </w:numPr>
        <w:ind w:firstLineChars="0"/>
        <w:rPr>
          <w:b/>
          <w:lang w:eastAsia="zh-CN"/>
        </w:rPr>
      </w:pPr>
      <w:r>
        <w:rPr>
          <w:b/>
          <w:lang w:eastAsia="zh-CN"/>
        </w:rPr>
        <w:t>Cross-WG</w:t>
      </w:r>
      <w:r>
        <w:rPr>
          <w:rFonts w:hint="eastAsia"/>
          <w:b/>
          <w:lang w:val="en-US" w:eastAsia="zh-CN"/>
        </w:rPr>
        <w:t>s</w:t>
      </w:r>
      <w:r>
        <w:rPr>
          <w:b/>
          <w:lang w:eastAsia="zh-CN"/>
        </w:rPr>
        <w:t xml:space="preserve"> collaboration is required to jointly investigate the impact of Agentic AI on the </w:t>
      </w:r>
      <w:r>
        <w:rPr>
          <w:b/>
          <w:lang w:eastAsia="zh-CN"/>
        </w:rPr>
        <w:t xml:space="preserve">overall 6G network architecture and study </w:t>
      </w:r>
      <w:r>
        <w:rPr>
          <w:rFonts w:hint="eastAsia"/>
          <w:b/>
          <w:lang w:val="en-US" w:eastAsia="zh-CN"/>
        </w:rPr>
        <w:t>a</w:t>
      </w:r>
      <w:r>
        <w:rPr>
          <w:b/>
          <w:lang w:eastAsia="zh-CN"/>
        </w:rPr>
        <w:t xml:space="preserve"> </w:t>
      </w:r>
      <w:r>
        <w:rPr>
          <w:rFonts w:hint="eastAsia"/>
          <w:b/>
          <w:lang w:val="en-US" w:eastAsia="zh-CN"/>
        </w:rPr>
        <w:t xml:space="preserve">uniform </w:t>
      </w:r>
      <w:r>
        <w:rPr>
          <w:b/>
          <w:lang w:eastAsia="zh-CN"/>
        </w:rPr>
        <w:t xml:space="preserve">AI/ML functional framework </w:t>
      </w:r>
      <w:r>
        <w:rPr>
          <w:rFonts w:hint="eastAsia"/>
          <w:b/>
          <w:lang w:val="en-US" w:eastAsia="zh-CN"/>
        </w:rPr>
        <w:t>in 3GPP</w:t>
      </w:r>
      <w:r>
        <w:rPr>
          <w:b/>
          <w:lang w:eastAsia="zh-CN"/>
        </w:rPr>
        <w:t>.</w:t>
      </w:r>
      <w:r>
        <w:rPr>
          <w:rFonts w:hint="eastAsia"/>
          <w:b/>
          <w:lang w:val="en-US" w:eastAsia="zh-CN"/>
        </w:rPr>
        <w:t xml:space="preserve"> Such work can be triggered in RAN3 first and coordinate with other TSG WGs when needed.</w:t>
      </w:r>
    </w:p>
    <w:p w:rsidR="005C40B1" w:rsidRDefault="007B4BC2">
      <w:pPr>
        <w:pStyle w:val="1"/>
        <w:rPr>
          <w:lang w:eastAsia="zh-CN"/>
        </w:rPr>
      </w:pPr>
      <w:r>
        <w:rPr>
          <w:rFonts w:hint="eastAsia"/>
          <w:lang w:eastAsia="zh-CN"/>
        </w:rPr>
        <w:t>6</w:t>
      </w:r>
      <w:r>
        <w:rPr>
          <w:lang w:eastAsia="zh-CN"/>
        </w:rPr>
        <w:tab/>
        <w:t>Reference</w:t>
      </w:r>
    </w:p>
    <w:p w:rsidR="005C40B1" w:rsidRDefault="007B4BC2">
      <w:pPr>
        <w:rPr>
          <w:lang w:eastAsia="zh-CN"/>
        </w:rPr>
      </w:pPr>
      <w:r>
        <w:rPr>
          <w:lang w:eastAsia="zh-CN"/>
        </w:rPr>
        <w:t>[1]</w:t>
      </w:r>
      <w:r>
        <w:rPr>
          <w:lang w:eastAsia="zh-CN"/>
        </w:rPr>
        <w:tab/>
        <w:t xml:space="preserve">RP-251881, New SID: Study on 6G Radio, June 2025. </w:t>
      </w:r>
    </w:p>
    <w:p w:rsidR="005C40B1" w:rsidRDefault="007B4BC2">
      <w:pPr>
        <w:rPr>
          <w:lang w:eastAsia="zh-CN"/>
        </w:rPr>
      </w:pPr>
      <w:r>
        <w:rPr>
          <w:lang w:eastAsia="zh-CN"/>
        </w:rPr>
        <w:t>[2]</w:t>
      </w:r>
      <w:r>
        <w:rPr>
          <w:lang w:eastAsia="zh-CN"/>
        </w:rPr>
        <w:tab/>
        <w:t>3GPP TR 2</w:t>
      </w:r>
      <w:r>
        <w:rPr>
          <w:lang w:eastAsia="zh-CN"/>
        </w:rPr>
        <w:t>2.870 v0.4.0, Study on 6G use cases and requirements, September, 2025.</w:t>
      </w:r>
    </w:p>
    <w:sectPr w:rsidR="005C40B1">
      <w:head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BC2" w:rsidRDefault="007B4BC2">
      <w:pPr>
        <w:spacing w:after="0"/>
      </w:pPr>
      <w:r>
        <w:separator/>
      </w:r>
    </w:p>
  </w:endnote>
  <w:endnote w:type="continuationSeparator" w:id="0">
    <w:p w:rsidR="007B4BC2" w:rsidRDefault="007B4B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BC2" w:rsidRDefault="007B4BC2">
      <w:pPr>
        <w:spacing w:after="0"/>
      </w:pPr>
      <w:r>
        <w:separator/>
      </w:r>
    </w:p>
  </w:footnote>
  <w:footnote w:type="continuationSeparator" w:id="0">
    <w:p w:rsidR="007B4BC2" w:rsidRDefault="007B4B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0B1" w:rsidRDefault="007B4BC2">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EB2800"/>
    <w:multiLevelType w:val="singleLevel"/>
    <w:tmpl w:val="F7EB2800"/>
    <w:lvl w:ilvl="0">
      <w:start w:val="1"/>
      <w:numFmt w:val="decimal"/>
      <w:lvlText w:val="%1"/>
      <w:lvlJc w:val="left"/>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1C2EEF"/>
    <w:multiLevelType w:val="multilevel"/>
    <w:tmpl w:val="0C1C2EEF"/>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9E67857"/>
    <w:multiLevelType w:val="multilevel"/>
    <w:tmpl w:val="39E67857"/>
    <w:lvl w:ilvl="0">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F082945"/>
    <w:multiLevelType w:val="multilevel"/>
    <w:tmpl w:val="4F082945"/>
    <w:lvl w:ilvl="0">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F6C3302"/>
    <w:multiLevelType w:val="multilevel"/>
    <w:tmpl w:val="4F6C330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696D534C"/>
    <w:multiLevelType w:val="multilevel"/>
    <w:tmpl w:val="696D534C"/>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DC"/>
    <w:rsid w:val="00004E25"/>
    <w:rsid w:val="000112D1"/>
    <w:rsid w:val="000125CB"/>
    <w:rsid w:val="00014226"/>
    <w:rsid w:val="00016335"/>
    <w:rsid w:val="00020D4D"/>
    <w:rsid w:val="00022E4A"/>
    <w:rsid w:val="00024C18"/>
    <w:rsid w:val="00024F0D"/>
    <w:rsid w:val="00034E33"/>
    <w:rsid w:val="00036297"/>
    <w:rsid w:val="00042D96"/>
    <w:rsid w:val="000470FA"/>
    <w:rsid w:val="000472E8"/>
    <w:rsid w:val="00051FFB"/>
    <w:rsid w:val="000566CD"/>
    <w:rsid w:val="00061D0F"/>
    <w:rsid w:val="000626BF"/>
    <w:rsid w:val="00067DCD"/>
    <w:rsid w:val="00076BE4"/>
    <w:rsid w:val="00077533"/>
    <w:rsid w:val="00080E88"/>
    <w:rsid w:val="0008137E"/>
    <w:rsid w:val="00082F44"/>
    <w:rsid w:val="00094F0A"/>
    <w:rsid w:val="00095EDB"/>
    <w:rsid w:val="000A49E4"/>
    <w:rsid w:val="000A6394"/>
    <w:rsid w:val="000A6FC5"/>
    <w:rsid w:val="000B2606"/>
    <w:rsid w:val="000C038A"/>
    <w:rsid w:val="000C4729"/>
    <w:rsid w:val="000C6598"/>
    <w:rsid w:val="000D1EBC"/>
    <w:rsid w:val="000D1F33"/>
    <w:rsid w:val="000D6382"/>
    <w:rsid w:val="000D7B7F"/>
    <w:rsid w:val="000F1144"/>
    <w:rsid w:val="000F23FA"/>
    <w:rsid w:val="000F2FBB"/>
    <w:rsid w:val="000F4541"/>
    <w:rsid w:val="000F7E1D"/>
    <w:rsid w:val="00101493"/>
    <w:rsid w:val="00110D3B"/>
    <w:rsid w:val="00112C4C"/>
    <w:rsid w:val="001139DD"/>
    <w:rsid w:val="00113C71"/>
    <w:rsid w:val="001151EC"/>
    <w:rsid w:val="00116CBD"/>
    <w:rsid w:val="00132419"/>
    <w:rsid w:val="00135208"/>
    <w:rsid w:val="001432A9"/>
    <w:rsid w:val="00145623"/>
    <w:rsid w:val="00145D43"/>
    <w:rsid w:val="00152B57"/>
    <w:rsid w:val="001562B4"/>
    <w:rsid w:val="0015787D"/>
    <w:rsid w:val="0016286B"/>
    <w:rsid w:val="001670C1"/>
    <w:rsid w:val="001763A1"/>
    <w:rsid w:val="00181F15"/>
    <w:rsid w:val="0018284A"/>
    <w:rsid w:val="001904F7"/>
    <w:rsid w:val="00191183"/>
    <w:rsid w:val="001929C3"/>
    <w:rsid w:val="00192C46"/>
    <w:rsid w:val="00193E3C"/>
    <w:rsid w:val="00195DE8"/>
    <w:rsid w:val="001A0220"/>
    <w:rsid w:val="001A6533"/>
    <w:rsid w:val="001A7759"/>
    <w:rsid w:val="001A7B60"/>
    <w:rsid w:val="001B00B4"/>
    <w:rsid w:val="001B6CDC"/>
    <w:rsid w:val="001B7A65"/>
    <w:rsid w:val="001C0968"/>
    <w:rsid w:val="001C1279"/>
    <w:rsid w:val="001C4C34"/>
    <w:rsid w:val="001D2CB8"/>
    <w:rsid w:val="001E122E"/>
    <w:rsid w:val="001E1722"/>
    <w:rsid w:val="001E30F0"/>
    <w:rsid w:val="001E41F3"/>
    <w:rsid w:val="001E48D4"/>
    <w:rsid w:val="001E5193"/>
    <w:rsid w:val="001E7014"/>
    <w:rsid w:val="001E7901"/>
    <w:rsid w:val="001F41F3"/>
    <w:rsid w:val="001F5AC8"/>
    <w:rsid w:val="00205541"/>
    <w:rsid w:val="00207E40"/>
    <w:rsid w:val="00215125"/>
    <w:rsid w:val="00216730"/>
    <w:rsid w:val="00220D2E"/>
    <w:rsid w:val="002218D6"/>
    <w:rsid w:val="00222DA6"/>
    <w:rsid w:val="002269B4"/>
    <w:rsid w:val="0023341D"/>
    <w:rsid w:val="00243F74"/>
    <w:rsid w:val="002454F3"/>
    <w:rsid w:val="00246160"/>
    <w:rsid w:val="0024783D"/>
    <w:rsid w:val="002543CA"/>
    <w:rsid w:val="0026004D"/>
    <w:rsid w:val="00262C39"/>
    <w:rsid w:val="002636A7"/>
    <w:rsid w:val="002702F9"/>
    <w:rsid w:val="00274611"/>
    <w:rsid w:val="0027588B"/>
    <w:rsid w:val="00275D12"/>
    <w:rsid w:val="002769EB"/>
    <w:rsid w:val="002860C4"/>
    <w:rsid w:val="00291F7E"/>
    <w:rsid w:val="00297DB8"/>
    <w:rsid w:val="002A2C53"/>
    <w:rsid w:val="002A37C8"/>
    <w:rsid w:val="002A47EF"/>
    <w:rsid w:val="002A4F23"/>
    <w:rsid w:val="002A790C"/>
    <w:rsid w:val="002B1EA2"/>
    <w:rsid w:val="002B23F9"/>
    <w:rsid w:val="002B24C6"/>
    <w:rsid w:val="002B5741"/>
    <w:rsid w:val="002B5B7A"/>
    <w:rsid w:val="002B5C70"/>
    <w:rsid w:val="002B6135"/>
    <w:rsid w:val="002C2158"/>
    <w:rsid w:val="002C238A"/>
    <w:rsid w:val="002C419F"/>
    <w:rsid w:val="002C6597"/>
    <w:rsid w:val="002E33EC"/>
    <w:rsid w:val="002E3580"/>
    <w:rsid w:val="002E35B5"/>
    <w:rsid w:val="002E3D96"/>
    <w:rsid w:val="002E4964"/>
    <w:rsid w:val="002E595A"/>
    <w:rsid w:val="002E7B24"/>
    <w:rsid w:val="002F5F28"/>
    <w:rsid w:val="002F7A13"/>
    <w:rsid w:val="00305409"/>
    <w:rsid w:val="003318F4"/>
    <w:rsid w:val="003374DE"/>
    <w:rsid w:val="0034071F"/>
    <w:rsid w:val="00342694"/>
    <w:rsid w:val="00344711"/>
    <w:rsid w:val="00350824"/>
    <w:rsid w:val="0035111E"/>
    <w:rsid w:val="0035319E"/>
    <w:rsid w:val="00353346"/>
    <w:rsid w:val="00361ABF"/>
    <w:rsid w:val="00370A49"/>
    <w:rsid w:val="00376EE0"/>
    <w:rsid w:val="0038650E"/>
    <w:rsid w:val="00392B19"/>
    <w:rsid w:val="0039327E"/>
    <w:rsid w:val="00395B8C"/>
    <w:rsid w:val="00396332"/>
    <w:rsid w:val="00396631"/>
    <w:rsid w:val="003A4E1D"/>
    <w:rsid w:val="003A5266"/>
    <w:rsid w:val="003B597F"/>
    <w:rsid w:val="003B64C5"/>
    <w:rsid w:val="003B7609"/>
    <w:rsid w:val="003C12C0"/>
    <w:rsid w:val="003C316E"/>
    <w:rsid w:val="003C4830"/>
    <w:rsid w:val="003D15E8"/>
    <w:rsid w:val="003D7875"/>
    <w:rsid w:val="003E1A36"/>
    <w:rsid w:val="003E5B5E"/>
    <w:rsid w:val="003E7976"/>
    <w:rsid w:val="003F092F"/>
    <w:rsid w:val="003F25C3"/>
    <w:rsid w:val="003F29B0"/>
    <w:rsid w:val="003F4332"/>
    <w:rsid w:val="003F54CE"/>
    <w:rsid w:val="003F7C38"/>
    <w:rsid w:val="0040623E"/>
    <w:rsid w:val="004110BD"/>
    <w:rsid w:val="00416169"/>
    <w:rsid w:val="0041646E"/>
    <w:rsid w:val="004165D0"/>
    <w:rsid w:val="00420ACB"/>
    <w:rsid w:val="00421E95"/>
    <w:rsid w:val="0042386E"/>
    <w:rsid w:val="004242F1"/>
    <w:rsid w:val="00425DDB"/>
    <w:rsid w:val="00426ADB"/>
    <w:rsid w:val="004270D3"/>
    <w:rsid w:val="0044404F"/>
    <w:rsid w:val="00447131"/>
    <w:rsid w:val="00456F50"/>
    <w:rsid w:val="00462772"/>
    <w:rsid w:val="004643AC"/>
    <w:rsid w:val="00467657"/>
    <w:rsid w:val="00477480"/>
    <w:rsid w:val="00477891"/>
    <w:rsid w:val="00480072"/>
    <w:rsid w:val="004831A3"/>
    <w:rsid w:val="004839DB"/>
    <w:rsid w:val="00483E82"/>
    <w:rsid w:val="004865D4"/>
    <w:rsid w:val="0048725D"/>
    <w:rsid w:val="0049397F"/>
    <w:rsid w:val="004A1950"/>
    <w:rsid w:val="004A20E3"/>
    <w:rsid w:val="004A21BA"/>
    <w:rsid w:val="004B2033"/>
    <w:rsid w:val="004B6D1A"/>
    <w:rsid w:val="004B75B7"/>
    <w:rsid w:val="004D3B9C"/>
    <w:rsid w:val="004D4994"/>
    <w:rsid w:val="004E08FB"/>
    <w:rsid w:val="004E0E6F"/>
    <w:rsid w:val="004E20CA"/>
    <w:rsid w:val="004F1B3E"/>
    <w:rsid w:val="004F242B"/>
    <w:rsid w:val="00501900"/>
    <w:rsid w:val="0050562F"/>
    <w:rsid w:val="00511471"/>
    <w:rsid w:val="005124D6"/>
    <w:rsid w:val="00513BE7"/>
    <w:rsid w:val="0051580D"/>
    <w:rsid w:val="00520062"/>
    <w:rsid w:val="005214C6"/>
    <w:rsid w:val="005334DC"/>
    <w:rsid w:val="00540E46"/>
    <w:rsid w:val="00545A3E"/>
    <w:rsid w:val="0055316A"/>
    <w:rsid w:val="005544E5"/>
    <w:rsid w:val="00554B41"/>
    <w:rsid w:val="00554C0C"/>
    <w:rsid w:val="00554C2D"/>
    <w:rsid w:val="00555796"/>
    <w:rsid w:val="00557725"/>
    <w:rsid w:val="005621B5"/>
    <w:rsid w:val="00564BDC"/>
    <w:rsid w:val="00565008"/>
    <w:rsid w:val="0056642A"/>
    <w:rsid w:val="00566457"/>
    <w:rsid w:val="0056775C"/>
    <w:rsid w:val="005718EA"/>
    <w:rsid w:val="005821E3"/>
    <w:rsid w:val="0058430B"/>
    <w:rsid w:val="00584752"/>
    <w:rsid w:val="00592D74"/>
    <w:rsid w:val="00592FB9"/>
    <w:rsid w:val="005941CF"/>
    <w:rsid w:val="00594C81"/>
    <w:rsid w:val="005A1507"/>
    <w:rsid w:val="005A37F8"/>
    <w:rsid w:val="005B0986"/>
    <w:rsid w:val="005B4EB4"/>
    <w:rsid w:val="005C1945"/>
    <w:rsid w:val="005C208C"/>
    <w:rsid w:val="005C40B1"/>
    <w:rsid w:val="005C4D5D"/>
    <w:rsid w:val="005C4D70"/>
    <w:rsid w:val="005C6A66"/>
    <w:rsid w:val="005E0062"/>
    <w:rsid w:val="005E045A"/>
    <w:rsid w:val="005E2C44"/>
    <w:rsid w:val="005E3D2A"/>
    <w:rsid w:val="005E4D8A"/>
    <w:rsid w:val="005E59E3"/>
    <w:rsid w:val="005E702D"/>
    <w:rsid w:val="005F2108"/>
    <w:rsid w:val="005F436C"/>
    <w:rsid w:val="0060185B"/>
    <w:rsid w:val="006049F3"/>
    <w:rsid w:val="00604F18"/>
    <w:rsid w:val="0060567A"/>
    <w:rsid w:val="0061127F"/>
    <w:rsid w:val="00621188"/>
    <w:rsid w:val="006213AB"/>
    <w:rsid w:val="00625052"/>
    <w:rsid w:val="0062533C"/>
    <w:rsid w:val="006257ED"/>
    <w:rsid w:val="0062763C"/>
    <w:rsid w:val="006310E9"/>
    <w:rsid w:val="00632810"/>
    <w:rsid w:val="006370F5"/>
    <w:rsid w:val="0064111E"/>
    <w:rsid w:val="00642FAF"/>
    <w:rsid w:val="006453CB"/>
    <w:rsid w:val="00646C7D"/>
    <w:rsid w:val="00650371"/>
    <w:rsid w:val="00654053"/>
    <w:rsid w:val="006552E1"/>
    <w:rsid w:val="006603A0"/>
    <w:rsid w:val="006726A4"/>
    <w:rsid w:val="00675BBB"/>
    <w:rsid w:val="006760A7"/>
    <w:rsid w:val="006804C7"/>
    <w:rsid w:val="0068095C"/>
    <w:rsid w:val="006848B8"/>
    <w:rsid w:val="0069005B"/>
    <w:rsid w:val="006953F3"/>
    <w:rsid w:val="00695808"/>
    <w:rsid w:val="00695D80"/>
    <w:rsid w:val="0069681A"/>
    <w:rsid w:val="006A5614"/>
    <w:rsid w:val="006B0925"/>
    <w:rsid w:val="006B1F56"/>
    <w:rsid w:val="006B46FB"/>
    <w:rsid w:val="006B68D9"/>
    <w:rsid w:val="006B78DD"/>
    <w:rsid w:val="006C32B3"/>
    <w:rsid w:val="006C442D"/>
    <w:rsid w:val="006C4935"/>
    <w:rsid w:val="006D1B3C"/>
    <w:rsid w:val="006D56BC"/>
    <w:rsid w:val="006D7EBD"/>
    <w:rsid w:val="006E21FB"/>
    <w:rsid w:val="006E677B"/>
    <w:rsid w:val="006E74F4"/>
    <w:rsid w:val="006F0D75"/>
    <w:rsid w:val="007040D4"/>
    <w:rsid w:val="0071052A"/>
    <w:rsid w:val="007105BC"/>
    <w:rsid w:val="00711130"/>
    <w:rsid w:val="00713DE2"/>
    <w:rsid w:val="0072184B"/>
    <w:rsid w:val="00725B73"/>
    <w:rsid w:val="007265EC"/>
    <w:rsid w:val="007342B2"/>
    <w:rsid w:val="00735892"/>
    <w:rsid w:val="00736A21"/>
    <w:rsid w:val="007372FF"/>
    <w:rsid w:val="00742578"/>
    <w:rsid w:val="00742FF8"/>
    <w:rsid w:val="00747AFF"/>
    <w:rsid w:val="007514B0"/>
    <w:rsid w:val="00755713"/>
    <w:rsid w:val="00756BCD"/>
    <w:rsid w:val="00765952"/>
    <w:rsid w:val="0076654A"/>
    <w:rsid w:val="00767254"/>
    <w:rsid w:val="00773339"/>
    <w:rsid w:val="00773B95"/>
    <w:rsid w:val="00775CD6"/>
    <w:rsid w:val="007767A3"/>
    <w:rsid w:val="0078180A"/>
    <w:rsid w:val="00790076"/>
    <w:rsid w:val="00792342"/>
    <w:rsid w:val="00795237"/>
    <w:rsid w:val="0079739D"/>
    <w:rsid w:val="007A0BBB"/>
    <w:rsid w:val="007A1108"/>
    <w:rsid w:val="007A34F3"/>
    <w:rsid w:val="007A5FA8"/>
    <w:rsid w:val="007A6F2E"/>
    <w:rsid w:val="007B24F3"/>
    <w:rsid w:val="007B3E2A"/>
    <w:rsid w:val="007B4BC2"/>
    <w:rsid w:val="007B512A"/>
    <w:rsid w:val="007B572B"/>
    <w:rsid w:val="007B695F"/>
    <w:rsid w:val="007C2097"/>
    <w:rsid w:val="007C2145"/>
    <w:rsid w:val="007C4A30"/>
    <w:rsid w:val="007C5A87"/>
    <w:rsid w:val="007C66A4"/>
    <w:rsid w:val="007D0D64"/>
    <w:rsid w:val="007D426D"/>
    <w:rsid w:val="007D4A82"/>
    <w:rsid w:val="007D5BD1"/>
    <w:rsid w:val="007D6A07"/>
    <w:rsid w:val="007E2FF2"/>
    <w:rsid w:val="007E4113"/>
    <w:rsid w:val="007E5FC8"/>
    <w:rsid w:val="007F5CB9"/>
    <w:rsid w:val="00803FD9"/>
    <w:rsid w:val="0080454E"/>
    <w:rsid w:val="00805D95"/>
    <w:rsid w:val="00812FF1"/>
    <w:rsid w:val="008227DB"/>
    <w:rsid w:val="00824631"/>
    <w:rsid w:val="00824C97"/>
    <w:rsid w:val="008279FA"/>
    <w:rsid w:val="008308FC"/>
    <w:rsid w:val="00845AFD"/>
    <w:rsid w:val="00845D17"/>
    <w:rsid w:val="00856567"/>
    <w:rsid w:val="008579E4"/>
    <w:rsid w:val="00857F3D"/>
    <w:rsid w:val="008610B8"/>
    <w:rsid w:val="008626E7"/>
    <w:rsid w:val="00863CEC"/>
    <w:rsid w:val="00864193"/>
    <w:rsid w:val="00870EE7"/>
    <w:rsid w:val="008740E0"/>
    <w:rsid w:val="00874452"/>
    <w:rsid w:val="00877F47"/>
    <w:rsid w:val="008900DD"/>
    <w:rsid w:val="00895142"/>
    <w:rsid w:val="008A37E0"/>
    <w:rsid w:val="008B1F20"/>
    <w:rsid w:val="008C4751"/>
    <w:rsid w:val="008E5E83"/>
    <w:rsid w:val="008F27EB"/>
    <w:rsid w:val="008F5766"/>
    <w:rsid w:val="008F686C"/>
    <w:rsid w:val="008F6DB3"/>
    <w:rsid w:val="009004D8"/>
    <w:rsid w:val="009017EE"/>
    <w:rsid w:val="0090394D"/>
    <w:rsid w:val="00913222"/>
    <w:rsid w:val="00916443"/>
    <w:rsid w:val="00917C9F"/>
    <w:rsid w:val="0092388E"/>
    <w:rsid w:val="00924927"/>
    <w:rsid w:val="00926100"/>
    <w:rsid w:val="00927E6D"/>
    <w:rsid w:val="009340CF"/>
    <w:rsid w:val="00934754"/>
    <w:rsid w:val="00936638"/>
    <w:rsid w:val="009371CA"/>
    <w:rsid w:val="00940BAB"/>
    <w:rsid w:val="00947186"/>
    <w:rsid w:val="009479F8"/>
    <w:rsid w:val="00955FBC"/>
    <w:rsid w:val="00961771"/>
    <w:rsid w:val="00970DF5"/>
    <w:rsid w:val="00972229"/>
    <w:rsid w:val="00972525"/>
    <w:rsid w:val="00974A69"/>
    <w:rsid w:val="0097525F"/>
    <w:rsid w:val="00976D4E"/>
    <w:rsid w:val="009777D9"/>
    <w:rsid w:val="00980065"/>
    <w:rsid w:val="009824D9"/>
    <w:rsid w:val="009864AF"/>
    <w:rsid w:val="0099043F"/>
    <w:rsid w:val="00991B88"/>
    <w:rsid w:val="00995252"/>
    <w:rsid w:val="00996397"/>
    <w:rsid w:val="009A1081"/>
    <w:rsid w:val="009A579D"/>
    <w:rsid w:val="009A73EB"/>
    <w:rsid w:val="009C1B18"/>
    <w:rsid w:val="009C2BF4"/>
    <w:rsid w:val="009C2DAC"/>
    <w:rsid w:val="009D5F37"/>
    <w:rsid w:val="009D77B2"/>
    <w:rsid w:val="009E0762"/>
    <w:rsid w:val="009E3297"/>
    <w:rsid w:val="009F251D"/>
    <w:rsid w:val="009F5A42"/>
    <w:rsid w:val="009F5EDC"/>
    <w:rsid w:val="009F734F"/>
    <w:rsid w:val="00A04081"/>
    <w:rsid w:val="00A06D87"/>
    <w:rsid w:val="00A07158"/>
    <w:rsid w:val="00A16ACC"/>
    <w:rsid w:val="00A20AB3"/>
    <w:rsid w:val="00A21256"/>
    <w:rsid w:val="00A246B6"/>
    <w:rsid w:val="00A3732B"/>
    <w:rsid w:val="00A37D79"/>
    <w:rsid w:val="00A47E70"/>
    <w:rsid w:val="00A53AEF"/>
    <w:rsid w:val="00A57130"/>
    <w:rsid w:val="00A72154"/>
    <w:rsid w:val="00A7240E"/>
    <w:rsid w:val="00A74295"/>
    <w:rsid w:val="00A751B3"/>
    <w:rsid w:val="00A753B9"/>
    <w:rsid w:val="00A75FAC"/>
    <w:rsid w:val="00A7671C"/>
    <w:rsid w:val="00A77C14"/>
    <w:rsid w:val="00A831E7"/>
    <w:rsid w:val="00A84673"/>
    <w:rsid w:val="00A84999"/>
    <w:rsid w:val="00A9116C"/>
    <w:rsid w:val="00A92F86"/>
    <w:rsid w:val="00A97208"/>
    <w:rsid w:val="00AA3417"/>
    <w:rsid w:val="00AA4751"/>
    <w:rsid w:val="00AB00C3"/>
    <w:rsid w:val="00AB062E"/>
    <w:rsid w:val="00AB1244"/>
    <w:rsid w:val="00AB31B8"/>
    <w:rsid w:val="00AB3457"/>
    <w:rsid w:val="00AB490F"/>
    <w:rsid w:val="00AB4F22"/>
    <w:rsid w:val="00AC1DB6"/>
    <w:rsid w:val="00AD00F6"/>
    <w:rsid w:val="00AD1CD8"/>
    <w:rsid w:val="00AD7328"/>
    <w:rsid w:val="00AE2C61"/>
    <w:rsid w:val="00AE5A38"/>
    <w:rsid w:val="00AE6E2C"/>
    <w:rsid w:val="00AE748B"/>
    <w:rsid w:val="00AF43A8"/>
    <w:rsid w:val="00AF4820"/>
    <w:rsid w:val="00B00096"/>
    <w:rsid w:val="00B020C5"/>
    <w:rsid w:val="00B0502B"/>
    <w:rsid w:val="00B1016A"/>
    <w:rsid w:val="00B13798"/>
    <w:rsid w:val="00B150ED"/>
    <w:rsid w:val="00B171CD"/>
    <w:rsid w:val="00B24807"/>
    <w:rsid w:val="00B258BB"/>
    <w:rsid w:val="00B33827"/>
    <w:rsid w:val="00B34CA2"/>
    <w:rsid w:val="00B36FD9"/>
    <w:rsid w:val="00B37FBB"/>
    <w:rsid w:val="00B42E72"/>
    <w:rsid w:val="00B437CA"/>
    <w:rsid w:val="00B50379"/>
    <w:rsid w:val="00B560B5"/>
    <w:rsid w:val="00B63326"/>
    <w:rsid w:val="00B66417"/>
    <w:rsid w:val="00B67B97"/>
    <w:rsid w:val="00B70BDD"/>
    <w:rsid w:val="00B715C1"/>
    <w:rsid w:val="00B757BD"/>
    <w:rsid w:val="00B76C75"/>
    <w:rsid w:val="00B76F4D"/>
    <w:rsid w:val="00B77BD0"/>
    <w:rsid w:val="00B84026"/>
    <w:rsid w:val="00B84F00"/>
    <w:rsid w:val="00B93E4B"/>
    <w:rsid w:val="00B968C8"/>
    <w:rsid w:val="00B96C53"/>
    <w:rsid w:val="00BA06C5"/>
    <w:rsid w:val="00BA3EC5"/>
    <w:rsid w:val="00BB1690"/>
    <w:rsid w:val="00BB5DFC"/>
    <w:rsid w:val="00BB68A1"/>
    <w:rsid w:val="00BB7B61"/>
    <w:rsid w:val="00BC27A4"/>
    <w:rsid w:val="00BC523B"/>
    <w:rsid w:val="00BC7AE6"/>
    <w:rsid w:val="00BD1B15"/>
    <w:rsid w:val="00BD279D"/>
    <w:rsid w:val="00BD2F2C"/>
    <w:rsid w:val="00BD54D2"/>
    <w:rsid w:val="00BD5E70"/>
    <w:rsid w:val="00BD6BB8"/>
    <w:rsid w:val="00BE3B42"/>
    <w:rsid w:val="00BE4B69"/>
    <w:rsid w:val="00BF2344"/>
    <w:rsid w:val="00BF630E"/>
    <w:rsid w:val="00C01EAA"/>
    <w:rsid w:val="00C027C8"/>
    <w:rsid w:val="00C068B2"/>
    <w:rsid w:val="00C06BEF"/>
    <w:rsid w:val="00C12ADF"/>
    <w:rsid w:val="00C12DBC"/>
    <w:rsid w:val="00C22676"/>
    <w:rsid w:val="00C2785D"/>
    <w:rsid w:val="00C31B69"/>
    <w:rsid w:val="00C5481B"/>
    <w:rsid w:val="00C5558A"/>
    <w:rsid w:val="00C573F0"/>
    <w:rsid w:val="00C64457"/>
    <w:rsid w:val="00C74ED2"/>
    <w:rsid w:val="00C7707B"/>
    <w:rsid w:val="00C95114"/>
    <w:rsid w:val="00C95985"/>
    <w:rsid w:val="00C95B80"/>
    <w:rsid w:val="00CA1757"/>
    <w:rsid w:val="00CA209E"/>
    <w:rsid w:val="00CA54AC"/>
    <w:rsid w:val="00CA6304"/>
    <w:rsid w:val="00CB1C3E"/>
    <w:rsid w:val="00CB512D"/>
    <w:rsid w:val="00CB6EEF"/>
    <w:rsid w:val="00CB7547"/>
    <w:rsid w:val="00CC5026"/>
    <w:rsid w:val="00CC7804"/>
    <w:rsid w:val="00CE5C0E"/>
    <w:rsid w:val="00CE66D1"/>
    <w:rsid w:val="00CE71C6"/>
    <w:rsid w:val="00CF0D3B"/>
    <w:rsid w:val="00CF62FE"/>
    <w:rsid w:val="00D01CB1"/>
    <w:rsid w:val="00D03F9A"/>
    <w:rsid w:val="00D077C5"/>
    <w:rsid w:val="00D07F0D"/>
    <w:rsid w:val="00D104E0"/>
    <w:rsid w:val="00D13FC0"/>
    <w:rsid w:val="00D14637"/>
    <w:rsid w:val="00D157AF"/>
    <w:rsid w:val="00D164CD"/>
    <w:rsid w:val="00D2008D"/>
    <w:rsid w:val="00D202FA"/>
    <w:rsid w:val="00D2110B"/>
    <w:rsid w:val="00D22CED"/>
    <w:rsid w:val="00D25931"/>
    <w:rsid w:val="00D25D6B"/>
    <w:rsid w:val="00D2735B"/>
    <w:rsid w:val="00D337F4"/>
    <w:rsid w:val="00D35F6F"/>
    <w:rsid w:val="00D37D5A"/>
    <w:rsid w:val="00D50B87"/>
    <w:rsid w:val="00D528A2"/>
    <w:rsid w:val="00D6024B"/>
    <w:rsid w:val="00D608C3"/>
    <w:rsid w:val="00D63018"/>
    <w:rsid w:val="00D6755C"/>
    <w:rsid w:val="00D67F67"/>
    <w:rsid w:val="00D71B79"/>
    <w:rsid w:val="00D73538"/>
    <w:rsid w:val="00D773CD"/>
    <w:rsid w:val="00D95B9C"/>
    <w:rsid w:val="00D96016"/>
    <w:rsid w:val="00D973B6"/>
    <w:rsid w:val="00DB66FE"/>
    <w:rsid w:val="00DC45A8"/>
    <w:rsid w:val="00DC6AFB"/>
    <w:rsid w:val="00DC7153"/>
    <w:rsid w:val="00DC7782"/>
    <w:rsid w:val="00DD5724"/>
    <w:rsid w:val="00DE34CF"/>
    <w:rsid w:val="00DE6E1D"/>
    <w:rsid w:val="00DE72E0"/>
    <w:rsid w:val="00DE7531"/>
    <w:rsid w:val="00E02866"/>
    <w:rsid w:val="00E03565"/>
    <w:rsid w:val="00E115B7"/>
    <w:rsid w:val="00E150F3"/>
    <w:rsid w:val="00E15BA1"/>
    <w:rsid w:val="00E22B71"/>
    <w:rsid w:val="00E23827"/>
    <w:rsid w:val="00E2715A"/>
    <w:rsid w:val="00E27E18"/>
    <w:rsid w:val="00E309B3"/>
    <w:rsid w:val="00E37F9C"/>
    <w:rsid w:val="00E426C2"/>
    <w:rsid w:val="00E42D13"/>
    <w:rsid w:val="00E4613F"/>
    <w:rsid w:val="00E50BAC"/>
    <w:rsid w:val="00E528B1"/>
    <w:rsid w:val="00E538A8"/>
    <w:rsid w:val="00E54201"/>
    <w:rsid w:val="00E57A2E"/>
    <w:rsid w:val="00E60ADE"/>
    <w:rsid w:val="00E60C9A"/>
    <w:rsid w:val="00E64117"/>
    <w:rsid w:val="00E841C5"/>
    <w:rsid w:val="00E919A2"/>
    <w:rsid w:val="00E95A4F"/>
    <w:rsid w:val="00E9743C"/>
    <w:rsid w:val="00EA262C"/>
    <w:rsid w:val="00EA32CF"/>
    <w:rsid w:val="00EB1FA5"/>
    <w:rsid w:val="00EB2397"/>
    <w:rsid w:val="00EB271C"/>
    <w:rsid w:val="00EB2C9C"/>
    <w:rsid w:val="00EB3F46"/>
    <w:rsid w:val="00EB5898"/>
    <w:rsid w:val="00EC0306"/>
    <w:rsid w:val="00EC11AC"/>
    <w:rsid w:val="00EC6EE7"/>
    <w:rsid w:val="00ED0863"/>
    <w:rsid w:val="00ED2605"/>
    <w:rsid w:val="00ED670B"/>
    <w:rsid w:val="00EE0733"/>
    <w:rsid w:val="00EE2FB5"/>
    <w:rsid w:val="00EE4924"/>
    <w:rsid w:val="00EE4BE3"/>
    <w:rsid w:val="00EE6093"/>
    <w:rsid w:val="00EE7D7C"/>
    <w:rsid w:val="00EF376B"/>
    <w:rsid w:val="00EF3A19"/>
    <w:rsid w:val="00EF7A31"/>
    <w:rsid w:val="00F01E1C"/>
    <w:rsid w:val="00F03AED"/>
    <w:rsid w:val="00F03C76"/>
    <w:rsid w:val="00F07EE7"/>
    <w:rsid w:val="00F101E2"/>
    <w:rsid w:val="00F10B0F"/>
    <w:rsid w:val="00F11694"/>
    <w:rsid w:val="00F228C0"/>
    <w:rsid w:val="00F24994"/>
    <w:rsid w:val="00F2517E"/>
    <w:rsid w:val="00F25D98"/>
    <w:rsid w:val="00F300FB"/>
    <w:rsid w:val="00F31541"/>
    <w:rsid w:val="00F3190B"/>
    <w:rsid w:val="00F32A12"/>
    <w:rsid w:val="00F41058"/>
    <w:rsid w:val="00F41435"/>
    <w:rsid w:val="00F42337"/>
    <w:rsid w:val="00F44BDC"/>
    <w:rsid w:val="00F46E75"/>
    <w:rsid w:val="00F47437"/>
    <w:rsid w:val="00F553C9"/>
    <w:rsid w:val="00F556A2"/>
    <w:rsid w:val="00F61596"/>
    <w:rsid w:val="00F66D72"/>
    <w:rsid w:val="00F7371C"/>
    <w:rsid w:val="00F75006"/>
    <w:rsid w:val="00F76291"/>
    <w:rsid w:val="00F76BA4"/>
    <w:rsid w:val="00F77D84"/>
    <w:rsid w:val="00F81537"/>
    <w:rsid w:val="00F9031B"/>
    <w:rsid w:val="00F93A85"/>
    <w:rsid w:val="00F96065"/>
    <w:rsid w:val="00FA17D8"/>
    <w:rsid w:val="00FA55A0"/>
    <w:rsid w:val="00FB1553"/>
    <w:rsid w:val="00FB6386"/>
    <w:rsid w:val="00FB7DE3"/>
    <w:rsid w:val="00FC22E1"/>
    <w:rsid w:val="00FC2F1A"/>
    <w:rsid w:val="00FD1A32"/>
    <w:rsid w:val="00FD222F"/>
    <w:rsid w:val="00FD6586"/>
    <w:rsid w:val="00FE006E"/>
    <w:rsid w:val="00FE57B3"/>
    <w:rsid w:val="00FF60E5"/>
    <w:rsid w:val="0BD0662A"/>
    <w:rsid w:val="13083D49"/>
    <w:rsid w:val="1F0A2048"/>
    <w:rsid w:val="27356CB4"/>
    <w:rsid w:val="2E960B5C"/>
    <w:rsid w:val="3D587510"/>
    <w:rsid w:val="3EEC3EA2"/>
    <w:rsid w:val="41F738A3"/>
    <w:rsid w:val="4F0D7889"/>
    <w:rsid w:val="7F3D5C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01576D1"/>
  <w15:docId w15:val="{3C7B0FC0-E8AC-4092-91EC-A58E284A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9">
    <w:name w:val="List Paragraph"/>
    <w:basedOn w:val="a"/>
    <w:uiPriority w:val="34"/>
    <w:qFormat/>
    <w:pPr>
      <w:ind w:firstLineChars="200" w:firstLine="420"/>
    </w:pPr>
  </w:style>
  <w:style w:type="paragraph" w:customStyle="1" w:styleId="1881">
    <w:name w:val="1881"/>
    <w:basedOn w:val="a"/>
    <w:qFormat/>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1754</Words>
  <Characters>9998</Characters>
  <Application>Microsoft Office Word</Application>
  <DocSecurity>0</DocSecurity>
  <Lines>83</Lines>
  <Paragraphs>23</Paragraphs>
  <ScaleCrop>false</ScaleCrop>
  <Company>3GPP Support Team</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29</cp:revision>
  <cp:lastPrinted>2411-12-31T15:59:00Z</cp:lastPrinted>
  <dcterms:created xsi:type="dcterms:W3CDTF">2025-11-24T17:50:00Z</dcterms:created>
  <dcterms:modified xsi:type="dcterms:W3CDTF">2025-11-26T17:02:00Z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F3030204F16B4DAFA612C1749639BBBA</vt:lpwstr>
  </property>
</Properties>
</file>